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C10052" w:rsidTr="00891360">
        <w:trPr>
          <w:trHeight w:val="552"/>
        </w:trPr>
        <w:tc>
          <w:tcPr>
            <w:tcW w:w="16126" w:type="dxa"/>
            <w:shd w:val="clear" w:color="auto" w:fill="92D050"/>
          </w:tcPr>
          <w:p w:rsidR="006A4D99" w:rsidRPr="00E6443D" w:rsidRDefault="006A4D99" w:rsidP="00891360">
            <w:pPr>
              <w:pStyle w:val="Header"/>
              <w:jc w:val="center"/>
              <w:rPr>
                <w:rFonts w:ascii="Cambria" w:hAnsi="Cambria" w:cs="Calibri"/>
                <w:b/>
                <w:sz w:val="10"/>
                <w:szCs w:val="10"/>
              </w:rPr>
            </w:pPr>
          </w:p>
          <w:p w:rsidR="006A4D99" w:rsidRPr="00891360" w:rsidRDefault="006A4D99" w:rsidP="00891360">
            <w:pPr>
              <w:pStyle w:val="Header"/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891360">
              <w:rPr>
                <w:rFonts w:ascii="Cambria" w:hAnsi="Cambria" w:cs="Calibri"/>
                <w:b/>
                <w:sz w:val="28"/>
                <w:szCs w:val="28"/>
              </w:rPr>
              <w:t xml:space="preserve">2012 – 2013 EĞİTİM – ÖĞRETİM YILI KARGIPINARI ANADOLU LİSESİ </w:t>
            </w:r>
            <w:r w:rsidRPr="00E05038">
              <w:rPr>
                <w:rFonts w:ascii="Cambria" w:hAnsi="Cambria" w:cs="Calibri"/>
                <w:b/>
                <w:color w:val="FF0000"/>
                <w:sz w:val="28"/>
                <w:szCs w:val="28"/>
              </w:rPr>
              <w:t>TARİH 9</w:t>
            </w:r>
            <w:r w:rsidRPr="00891360">
              <w:rPr>
                <w:rFonts w:ascii="Cambria" w:hAnsi="Cambria" w:cs="Calibri"/>
                <w:b/>
                <w:sz w:val="28"/>
                <w:szCs w:val="28"/>
              </w:rPr>
              <w:t xml:space="preserve"> DERSİ ÜNİTELENDİRİLMİŞ YILLIK DERS PLANI</w:t>
            </w:r>
          </w:p>
          <w:p w:rsidR="006A4D99" w:rsidRPr="00E6443D" w:rsidRDefault="006A4D99" w:rsidP="00891360">
            <w:pPr>
              <w:pStyle w:val="Header"/>
              <w:jc w:val="center"/>
              <w:rPr>
                <w:rFonts w:ascii="Cambria" w:hAnsi="Cambria" w:cs="Calibri"/>
                <w:b/>
                <w:sz w:val="10"/>
                <w:szCs w:val="10"/>
              </w:rPr>
            </w:pPr>
          </w:p>
        </w:tc>
      </w:tr>
    </w:tbl>
    <w:p w:rsidR="006A4D99" w:rsidRPr="00B66C48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C10052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  <w:tr w:rsidR="006A4D99" w:rsidRPr="00C10052" w:rsidTr="00EC2C5E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EC2C5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EC2C5E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B66C48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0D1175" w:rsidTr="00881A0D">
        <w:tc>
          <w:tcPr>
            <w:tcW w:w="16126" w:type="dxa"/>
            <w:shd w:val="clear" w:color="auto" w:fill="F79646"/>
          </w:tcPr>
          <w:p w:rsidR="006A4D99" w:rsidRPr="000D1175" w:rsidRDefault="006A4D99" w:rsidP="00881A0D">
            <w:pPr>
              <w:spacing w:after="0" w:line="240" w:lineRule="auto"/>
              <w:rPr>
                <w:b/>
              </w:rPr>
            </w:pPr>
            <w:r w:rsidRPr="000D1175">
              <w:rPr>
                <w:b/>
              </w:rPr>
              <w:t xml:space="preserve">                               1. ÜNİTE: TARİH BİLİMİ                               KAZANIM SAYISI: 9                                         SÜRE/DERS SAATİ: 14                                         ORANI (%): 20</w:t>
            </w:r>
          </w:p>
        </w:tc>
      </w:tr>
    </w:tbl>
    <w:p w:rsidR="006A4D99" w:rsidRPr="00B66C48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CE6EE1">
        <w:trPr>
          <w:trHeight w:val="1131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>. 09,201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595830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Default="006A4D99" w:rsidP="0088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6A4D99" w:rsidRDefault="006A4D99" w:rsidP="0088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6A4D99" w:rsidRPr="00105474" w:rsidRDefault="006A4D99" w:rsidP="0088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6A4D99" w:rsidRPr="00105474" w:rsidRDefault="006A4D99" w:rsidP="0088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05474">
              <w:rPr>
                <w:rFonts w:ascii="Cambria" w:hAnsi="Cambria"/>
                <w:b/>
                <w:bCs/>
                <w:sz w:val="16"/>
                <w:szCs w:val="16"/>
              </w:rPr>
              <w:t>Bu ünite ile öğrenciler;</w:t>
            </w:r>
          </w:p>
          <w:p w:rsidR="006A4D99" w:rsidRPr="00105474" w:rsidRDefault="006A4D99" w:rsidP="0088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105474" w:rsidRDefault="006A4D99" w:rsidP="00BB73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05474">
              <w:rPr>
                <w:rFonts w:ascii="Cambria" w:hAnsi="Cambria"/>
                <w:sz w:val="16"/>
                <w:szCs w:val="16"/>
              </w:rPr>
              <w:t>1.Tarih biliminin konusunu, tarihçinin kullandığı kaynakları ve yöntemleri kavrar.</w:t>
            </w:r>
          </w:p>
        </w:tc>
        <w:tc>
          <w:tcPr>
            <w:tcW w:w="3119" w:type="dxa"/>
          </w:tcPr>
          <w:p w:rsidR="006A4D99" w:rsidRPr="00CE6EE1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 xml:space="preserve">1.KONU: 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>TARİH BİLİMİNE GİRİŞ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>1. İnsan ve Tarih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>2. Tarihin Konusu</w:t>
            </w:r>
          </w:p>
          <w:p w:rsidR="006A4D99" w:rsidRDefault="006A4D99" w:rsidP="00BB73D1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>3. Tarihte Sebep – Sonuç ve Yer – Zaman İlişkisi</w:t>
            </w:r>
          </w:p>
          <w:p w:rsidR="006A4D99" w:rsidRPr="00CE6EE1" w:rsidRDefault="006A4D99" w:rsidP="00BB73D1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105474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105474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105474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105474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105474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105474" w:rsidRDefault="006A4D99" w:rsidP="00BB73D1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05474">
              <w:rPr>
                <w:rFonts w:ascii="Cambria" w:hAnsi="Cambria"/>
                <w:b/>
                <w:sz w:val="16"/>
                <w:szCs w:val="16"/>
              </w:rPr>
              <w:t>Tarih Bulmacası:</w:t>
            </w:r>
            <w:r w:rsidRPr="00105474">
              <w:rPr>
                <w:rFonts w:ascii="Cambria" w:hAnsi="Cambria"/>
                <w:sz w:val="16"/>
                <w:szCs w:val="16"/>
              </w:rPr>
              <w:t xml:space="preserve"> Tarih biliminin tanımı, konusu ve tarihçinin kullandığı yöntemlerle ilgili bir kavram bulmacası hazırlanır.</w:t>
            </w:r>
          </w:p>
        </w:tc>
        <w:tc>
          <w:tcPr>
            <w:tcW w:w="2693" w:type="dxa"/>
            <w:vMerge w:val="restart"/>
          </w:tcPr>
          <w:p w:rsidR="006A4D99" w:rsidRDefault="006A4D99" w:rsidP="00881A0D">
            <w:pPr>
              <w:autoSpaceDE w:val="0"/>
              <w:autoSpaceDN w:val="0"/>
              <w:adjustRightInd w:val="0"/>
              <w:spacing w:before="120" w:after="0" w:line="240" w:lineRule="auto"/>
              <w:ind w:hanging="2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Pr="00105474" w:rsidRDefault="006A4D99" w:rsidP="00881A0D">
            <w:pPr>
              <w:autoSpaceDE w:val="0"/>
              <w:autoSpaceDN w:val="0"/>
              <w:adjustRightInd w:val="0"/>
              <w:spacing w:before="120" w:after="0" w:line="240" w:lineRule="auto"/>
              <w:ind w:hanging="2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Pr="00D83EE5" w:rsidRDefault="006A4D99" w:rsidP="00881A0D">
            <w:pPr>
              <w:autoSpaceDE w:val="0"/>
              <w:autoSpaceDN w:val="0"/>
              <w:adjustRightInd w:val="0"/>
              <w:spacing w:before="120" w:after="0" w:line="240" w:lineRule="auto"/>
              <w:ind w:hanging="20"/>
              <w:rPr>
                <w:rFonts w:ascii="Cambria" w:hAnsi="Cambria"/>
                <w:color w:val="000000"/>
                <w:sz w:val="14"/>
                <w:szCs w:val="14"/>
              </w:rPr>
            </w:pPr>
            <w:r w:rsidRPr="00D83EE5">
              <w:rPr>
                <w:rFonts w:ascii="Cambria" w:hAnsi="Cambria"/>
                <w:color w:val="000000"/>
                <w:sz w:val="14"/>
                <w:szCs w:val="14"/>
              </w:rPr>
              <w:t>[!] Olay, olgu, yer, zaman, sebep-sonuç ilişkisi, kanıt, nesnellik kavramlarına değinilerek, kaynak arama, verileri sınıflandırma, verileri çözümleme, verileri eleştirme, verilerin sentezi yöntemleri üzerinde durulacaktır.</w:t>
            </w:r>
          </w:p>
          <w:p w:rsidR="006A4D99" w:rsidRPr="00105474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487007" w:rsidRDefault="006A4D99" w:rsidP="00BB73D1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CE6EE1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  <w:p w:rsidR="006A4D99" w:rsidRPr="00487007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487007">
              <w:rPr>
                <w:rFonts w:ascii="Cambria" w:hAnsi="Cambria"/>
                <w:sz w:val="14"/>
                <w:szCs w:val="14"/>
              </w:rPr>
              <w:t>*Milli Eğitim Bakanlığının önerdiği Ana Ders Kitabı</w:t>
            </w:r>
          </w:p>
          <w:p w:rsidR="006A4D99" w:rsidRPr="00487007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487007">
              <w:rPr>
                <w:rFonts w:ascii="Cambria" w:hAnsi="Cambria"/>
                <w:sz w:val="14"/>
                <w:szCs w:val="14"/>
              </w:rPr>
              <w:t>Genel Tarih Atlası</w:t>
            </w:r>
          </w:p>
          <w:p w:rsidR="006A4D99" w:rsidRPr="00487007" w:rsidRDefault="006A4D99" w:rsidP="00BB73D1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487007">
              <w:rPr>
                <w:rFonts w:ascii="Cambria" w:hAnsi="Cambria"/>
                <w:sz w:val="14"/>
                <w:szCs w:val="14"/>
              </w:rPr>
              <w:t>Mübahat Kütükoğlu; Tarih Araştırmalarında Usül</w:t>
            </w:r>
          </w:p>
        </w:tc>
      </w:tr>
      <w:tr w:rsidR="006A4D99" w:rsidRPr="00C10052" w:rsidTr="00595830">
        <w:trPr>
          <w:trHeight w:val="1133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105474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CE6EE1" w:rsidRDefault="006A4D99" w:rsidP="00C10052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CE6EE1" w:rsidRDefault="006A4D99" w:rsidP="004200C2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 xml:space="preserve">4. Tarih Biliminin Yöntemi </w:t>
            </w:r>
          </w:p>
          <w:p w:rsidR="006A4D99" w:rsidRPr="00CE6EE1" w:rsidRDefault="006A4D99" w:rsidP="004200C2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 xml:space="preserve">    a.Tarama (Kaynak Arama)                       </w:t>
            </w:r>
          </w:p>
          <w:p w:rsidR="006A4D99" w:rsidRPr="00CE6EE1" w:rsidRDefault="006A4D99" w:rsidP="004200C2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 xml:space="preserve">    b.Tasnif (Sınıflandırma)   </w:t>
            </w:r>
          </w:p>
          <w:p w:rsidR="006A4D99" w:rsidRPr="00CE6EE1" w:rsidRDefault="006A4D99" w:rsidP="004200C2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 xml:space="preserve">    c. Tahlil (Çözümleme) </w:t>
            </w:r>
          </w:p>
          <w:p w:rsidR="006A4D99" w:rsidRPr="00CE6EE1" w:rsidRDefault="006A4D99" w:rsidP="004200C2">
            <w:pPr>
              <w:spacing w:after="0" w:line="240" w:lineRule="auto"/>
              <w:rPr>
                <w:rFonts w:ascii="Cambria" w:hAnsi="Cambria"/>
                <w:b/>
                <w:sz w:val="14"/>
                <w:szCs w:val="14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 xml:space="preserve">    d. Tenkit (Eleştiri)</w:t>
            </w:r>
          </w:p>
          <w:p w:rsidR="006A4D99" w:rsidRPr="00CE6EE1" w:rsidRDefault="006A4D99" w:rsidP="00595830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  <w:r w:rsidRPr="00CE6EE1">
              <w:rPr>
                <w:rFonts w:ascii="Cambria" w:hAnsi="Cambria"/>
                <w:b/>
                <w:sz w:val="14"/>
                <w:szCs w:val="14"/>
              </w:rPr>
              <w:t xml:space="preserve">    e. Terkip (Sentez)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Pr="00907947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907947">
        <w:trPr>
          <w:trHeight w:val="475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V.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( 2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28</w:t>
            </w:r>
            <w:r w:rsidRPr="00C10052">
              <w:rPr>
                <w:b/>
                <w:sz w:val="16"/>
                <w:szCs w:val="16"/>
              </w:rPr>
              <w:t>. 09.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D83EE5" w:rsidRDefault="006A4D99" w:rsidP="00D83EE5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D83EE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92666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926661" w:rsidRDefault="006A4D99" w:rsidP="0088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26661">
              <w:rPr>
                <w:rFonts w:ascii="Cambria" w:hAnsi="Cambria"/>
                <w:sz w:val="16"/>
                <w:szCs w:val="16"/>
              </w:rPr>
              <w:t>1.Tarih biliminin konusunu, tarihçinin kullandığı kaynakları ve yöntemleri kavrar.</w:t>
            </w:r>
          </w:p>
          <w:p w:rsidR="006A4D99" w:rsidRPr="0092666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92666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07947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26661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26661">
              <w:rPr>
                <w:rFonts w:ascii="Cambria" w:hAnsi="Cambria"/>
                <w:b/>
                <w:sz w:val="16"/>
                <w:szCs w:val="16"/>
              </w:rPr>
              <w:t>5. Tarihin Tasnifi (Sınıflandırılması)</w:t>
            </w:r>
          </w:p>
          <w:p w:rsidR="006A4D99" w:rsidRPr="0092666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26661">
              <w:rPr>
                <w:rFonts w:ascii="Cambria" w:hAnsi="Cambria"/>
                <w:sz w:val="16"/>
                <w:szCs w:val="16"/>
              </w:rPr>
              <w:t xml:space="preserve">    a. Zamana Göre Tasnif</w:t>
            </w:r>
          </w:p>
          <w:p w:rsidR="006A4D99" w:rsidRPr="00907947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926661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26661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2666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926661">
              <w:rPr>
                <w:rFonts w:ascii="Cambria" w:hAnsi="Cambria"/>
                <w:b/>
                <w:sz w:val="16"/>
                <w:szCs w:val="16"/>
              </w:rPr>
              <w:t>Tarih ve Tarihçi:</w:t>
            </w:r>
            <w:r w:rsidRPr="00926661">
              <w:rPr>
                <w:rFonts w:ascii="Cambria" w:hAnsi="Cambria"/>
                <w:sz w:val="16"/>
                <w:szCs w:val="16"/>
              </w:rPr>
              <w:t xml:space="preserve"> Örnek olay ve nesnelerden yararlanarak tarih biliminin konusu, tarihçinin kullandığı kaynaklar ve yöntemler tartışılır. </w:t>
            </w:r>
          </w:p>
          <w:p w:rsidR="006A4D99" w:rsidRPr="0092666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Pr="00926661" w:rsidRDefault="006A4D99" w:rsidP="00881A0D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Pr="00D83EE5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D83EE5">
              <w:rPr>
                <w:rFonts w:ascii="Cambria" w:hAnsi="Cambria"/>
                <w:color w:val="000000"/>
                <w:sz w:val="14"/>
                <w:szCs w:val="14"/>
              </w:rPr>
              <w:t>[!] Tarihî olayların zamana, mekâna ve konuya göre nasıl sınıflandırılacağı örneklerle belirtilecektir.</w:t>
            </w:r>
          </w:p>
        </w:tc>
        <w:tc>
          <w:tcPr>
            <w:tcW w:w="992" w:type="dxa"/>
            <w:vMerge w:val="restart"/>
          </w:tcPr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CE6EE1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D83EE5" w:rsidRDefault="006A4D99" w:rsidP="001849B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D83EE5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83EE5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D83EE5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83EE5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D83EE5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D83EE5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  <w:p w:rsidR="006A4D99" w:rsidRPr="00D83EE5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</w:p>
          <w:p w:rsidR="006A4D99" w:rsidRPr="00D83EE5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CE6EE1">
        <w:trPr>
          <w:trHeight w:val="952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D83EE5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Default="006A4D99" w:rsidP="00C10052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07947" w:rsidRDefault="006A4D99" w:rsidP="00C10052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26661" w:rsidRDefault="006A4D99" w:rsidP="00597E1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</w:t>
            </w:r>
            <w:r w:rsidRPr="00926661">
              <w:rPr>
                <w:rFonts w:ascii="Cambria" w:hAnsi="Cambria"/>
                <w:sz w:val="16"/>
                <w:szCs w:val="16"/>
              </w:rPr>
              <w:t>b. Mekana Göre Tasnif</w:t>
            </w:r>
          </w:p>
          <w:p w:rsidR="006A4D99" w:rsidRPr="00926661" w:rsidRDefault="006A4D99" w:rsidP="00597E1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26661">
              <w:rPr>
                <w:rFonts w:ascii="Cambria" w:hAnsi="Cambria"/>
                <w:sz w:val="16"/>
                <w:szCs w:val="16"/>
              </w:rPr>
              <w:t xml:space="preserve">  c. Konuya Göre Tasnif</w:t>
            </w:r>
          </w:p>
          <w:p w:rsidR="006A4D99" w:rsidRPr="00926661" w:rsidRDefault="006A4D99" w:rsidP="00C1005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926661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926661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926661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926661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</w:tbl>
    <w:p w:rsidR="006A4D99" w:rsidRPr="001B43CB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C3015C">
        <w:trPr>
          <w:trHeight w:val="473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I.HAFTA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( 0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 xml:space="preserve"> – 0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>. 10.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08188E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6A4D99" w:rsidRPr="00C3015C" w:rsidRDefault="006A4D99" w:rsidP="00C3015C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C3015C" w:rsidRDefault="006A4D99" w:rsidP="00C3015C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0D2F89" w:rsidRDefault="006A4D99" w:rsidP="00C3015C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0D2F89">
              <w:rPr>
                <w:rFonts w:ascii="Cambria" w:hAnsi="Cambria"/>
                <w:sz w:val="16"/>
                <w:szCs w:val="16"/>
              </w:rPr>
              <w:t xml:space="preserve">2.Tarihî olayların incelenmesinde yararlanılan “zaman kavramları” nı doğru ve yerinde kullanır. </w:t>
            </w:r>
          </w:p>
          <w:p w:rsidR="006A4D99" w:rsidRPr="000D2F8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08188E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0D2F8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D2F89">
              <w:rPr>
                <w:rFonts w:ascii="Cambria" w:hAnsi="Cambria"/>
                <w:b/>
                <w:sz w:val="16"/>
                <w:szCs w:val="16"/>
              </w:rPr>
              <w:t>6. Zaman ve Takvim</w:t>
            </w: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0D2F8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0D2F89">
              <w:rPr>
                <w:rFonts w:ascii="Cambria" w:hAnsi="Cambria"/>
                <w:b/>
                <w:sz w:val="16"/>
                <w:szCs w:val="16"/>
              </w:rPr>
              <w:t>Zaman Şeridi:</w:t>
            </w:r>
            <w:r w:rsidRPr="000D2F89">
              <w:rPr>
                <w:rFonts w:ascii="Cambria" w:hAnsi="Cambria"/>
                <w:sz w:val="16"/>
                <w:szCs w:val="16"/>
              </w:rPr>
              <w:t xml:space="preserve"> Milat, çağ, yüzyıl vb. kavramlar kullanılarak tarih öncesi çağlar ve tarih çağlarıyla ilgili tarih şeridi hazırlanır. </w:t>
            </w: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0D2F8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0D2F89" w:rsidRDefault="006A4D99" w:rsidP="0008188E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0D2F89" w:rsidRDefault="006A4D99" w:rsidP="00881A0D">
            <w:pPr>
              <w:pStyle w:val="Default"/>
              <w:spacing w:before="120"/>
              <w:ind w:hanging="20"/>
              <w:rPr>
                <w:rFonts w:ascii="Cambria" w:hAnsi="Cambria"/>
                <w:sz w:val="16"/>
                <w:szCs w:val="16"/>
              </w:rPr>
            </w:pPr>
            <w:r w:rsidRPr="000D2F89">
              <w:rPr>
                <w:rFonts w:ascii="Cambria" w:hAnsi="Cambria"/>
                <w:sz w:val="16"/>
                <w:szCs w:val="16"/>
              </w:rPr>
              <w:t>[!] Çağ, yüzyıl, takvim, milat, hicret, değişim, süreklilik, kavramları üzerinde durulacaktır.</w:t>
            </w:r>
          </w:p>
          <w:p w:rsidR="006A4D99" w:rsidRPr="000D2F8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D2F89">
              <w:rPr>
                <w:rFonts w:ascii="Cambria" w:hAnsi="Cambria"/>
                <w:sz w:val="16"/>
                <w:szCs w:val="16"/>
              </w:rPr>
              <w:t>[!] Tarih boyunca Türklerin kullandığı takvimlere değinilecektir.</w:t>
            </w:r>
          </w:p>
        </w:tc>
        <w:tc>
          <w:tcPr>
            <w:tcW w:w="992" w:type="dxa"/>
            <w:vMerge w:val="restart"/>
          </w:tcPr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08188E" w:rsidRDefault="006A4D99" w:rsidP="00A57DB9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8.Yapılan işi Yorumlama</w:t>
            </w:r>
            <w:r w:rsidRPr="0008188E">
              <w:rPr>
                <w:rFonts w:ascii="Cambria" w:hAnsi="Cambria"/>
                <w:sz w:val="12"/>
                <w:szCs w:val="12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6A4D99" w:rsidRPr="0008188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8188E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08188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8188E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08188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8188E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  <w:p w:rsidR="006A4D99" w:rsidRPr="0008188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881A0D">
        <w:trPr>
          <w:trHeight w:val="976"/>
        </w:trPr>
        <w:tc>
          <w:tcPr>
            <w:tcW w:w="448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3015C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C3015C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0D2F8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D2F89">
              <w:rPr>
                <w:rFonts w:ascii="Cambria" w:hAnsi="Cambria"/>
                <w:b/>
                <w:sz w:val="16"/>
                <w:szCs w:val="16"/>
              </w:rPr>
              <w:t>7. Türklerin Kullandığı Takvimler</w:t>
            </w:r>
          </w:p>
          <w:p w:rsidR="006A4D99" w:rsidRPr="000D2F8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Pr="0014473F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757FE0">
        <w:trPr>
          <w:trHeight w:val="698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08</w:t>
            </w:r>
            <w:r w:rsidRPr="00C10052">
              <w:rPr>
                <w:b/>
                <w:sz w:val="16"/>
                <w:szCs w:val="16"/>
              </w:rPr>
              <w:t xml:space="preserve"> – 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. 1</w:t>
            </w:r>
            <w:r>
              <w:rPr>
                <w:b/>
                <w:sz w:val="16"/>
                <w:szCs w:val="16"/>
              </w:rPr>
              <w:t>0</w:t>
            </w:r>
            <w:r w:rsidRPr="00C10052">
              <w:rPr>
                <w:b/>
                <w:sz w:val="16"/>
                <w:szCs w:val="16"/>
              </w:rPr>
              <w:t>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68315D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68315D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68315D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68315D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68315D">
              <w:rPr>
                <w:rFonts w:ascii="Cambria" w:hAnsi="Cambria"/>
                <w:sz w:val="16"/>
                <w:szCs w:val="16"/>
              </w:rPr>
              <w:t xml:space="preserve">3.Tarih öğrenmenin amaç ve yararlarını kavrar. </w:t>
            </w:r>
          </w:p>
          <w:p w:rsidR="006A4D99" w:rsidRPr="0068315D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14473F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68315D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68315D">
              <w:rPr>
                <w:rFonts w:ascii="Cambria" w:hAnsi="Cambria"/>
                <w:b/>
                <w:sz w:val="16"/>
                <w:szCs w:val="16"/>
              </w:rPr>
              <w:t>8. Tarih Öğreniminin Önemi</w:t>
            </w:r>
          </w:p>
          <w:p w:rsidR="006A4D99" w:rsidRPr="0068315D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68315D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68315D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68315D">
              <w:rPr>
                <w:rFonts w:ascii="Cambria" w:hAnsi="Cambria"/>
                <w:b/>
                <w:sz w:val="16"/>
                <w:szCs w:val="16"/>
              </w:rPr>
              <w:t xml:space="preserve">Atatürk ve Tarih: </w:t>
            </w:r>
            <w:r w:rsidRPr="0068315D">
              <w:rPr>
                <w:rFonts w:ascii="Cambria" w:hAnsi="Cambria"/>
                <w:sz w:val="16"/>
                <w:szCs w:val="16"/>
              </w:rPr>
              <w:t>Türk Tarih Kurumunun İnternet sitesi incelenerek Atatürk’ün tarih bilimiyle ilgili söz ve uygulamalarına örnekler verilir.</w:t>
            </w:r>
          </w:p>
        </w:tc>
        <w:tc>
          <w:tcPr>
            <w:tcW w:w="2693" w:type="dxa"/>
            <w:vMerge w:val="restart"/>
          </w:tcPr>
          <w:p w:rsidR="006A4D99" w:rsidRPr="0068315D" w:rsidRDefault="006A4D99" w:rsidP="00881A0D">
            <w:pPr>
              <w:pStyle w:val="Default"/>
              <w:spacing w:before="120"/>
              <w:ind w:hanging="20"/>
              <w:rPr>
                <w:rFonts w:ascii="Cambria" w:hAnsi="Cambria"/>
                <w:sz w:val="16"/>
                <w:szCs w:val="16"/>
              </w:rPr>
            </w:pPr>
            <w:r w:rsidRPr="0068315D">
              <w:rPr>
                <w:rFonts w:ascii="Cambria" w:hAnsi="Cambria"/>
                <w:sz w:val="16"/>
                <w:szCs w:val="16"/>
              </w:rPr>
              <w:t xml:space="preserve">[!] Atatürk’ün Türk Tarih Kurumunu kurması ve desteklemesi, tarih bilimi ve Türk tarihine verdiği önem vurgulanacaktır. </w:t>
            </w:r>
          </w:p>
          <w:p w:rsidR="006A4D99" w:rsidRPr="0068315D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CE6EE1" w:rsidRDefault="006A4D99" w:rsidP="00A57DB9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14473F" w:rsidRDefault="006A4D99" w:rsidP="00A57DB9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E6EE1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14473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14473F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14473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14473F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14473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14473F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  <w:p w:rsidR="006A4D99" w:rsidRPr="0014473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931B00">
        <w:trPr>
          <w:trHeight w:val="722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1B43CB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Default="006A4D99" w:rsidP="00EC0794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931B00" w:rsidRDefault="006A4D99" w:rsidP="00EC0794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931B00" w:rsidRDefault="006A4D99" w:rsidP="00EC0794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31B00">
              <w:rPr>
                <w:rFonts w:ascii="Cambria" w:hAnsi="Cambria"/>
                <w:b/>
                <w:sz w:val="16"/>
                <w:szCs w:val="16"/>
              </w:rPr>
              <w:t>9. Atatürk’ün Tarih Öğrenimine Verdiği Önem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570D6C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7409E">
        <w:trPr>
          <w:trHeight w:val="283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15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19</w:t>
            </w:r>
            <w:r w:rsidRPr="00C10052">
              <w:rPr>
                <w:b/>
                <w:sz w:val="16"/>
                <w:szCs w:val="16"/>
              </w:rPr>
              <w:t>. 10.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A7409E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C46E01" w:rsidRDefault="006A4D99" w:rsidP="00A7409E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A7409E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D32402" w:rsidRDefault="006A4D99" w:rsidP="00A7409E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C46E01" w:rsidRDefault="006A4D99" w:rsidP="00A7409E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C46E01">
              <w:rPr>
                <w:rFonts w:ascii="Cambria" w:hAnsi="Cambria"/>
                <w:sz w:val="14"/>
                <w:szCs w:val="14"/>
              </w:rPr>
              <w:t xml:space="preserve">4.Tarihî bir olayı değerlendirirken olayın yaşandığı dönemin koşullarını göz önünde bulundurmanın önemini kavrar. </w:t>
            </w:r>
          </w:p>
          <w:p w:rsidR="006A4D99" w:rsidRPr="00D246B0" w:rsidRDefault="006A4D99" w:rsidP="00A7409E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C46E01" w:rsidRDefault="006A4D99" w:rsidP="00A7409E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C46E01">
              <w:rPr>
                <w:rFonts w:ascii="Cambria" w:hAnsi="Cambria"/>
                <w:sz w:val="14"/>
                <w:szCs w:val="14"/>
              </w:rPr>
              <w:t xml:space="preserve">5.Tarihî bir olay, olgu veya nesne hakkındaki farklı bakış açılarını, sunulan kanıtlar ve verileri kullanarak sorgular. </w:t>
            </w:r>
          </w:p>
          <w:p w:rsidR="006A4D99" w:rsidRPr="00D246B0" w:rsidRDefault="006A4D99" w:rsidP="00A7409E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0A312C" w:rsidRDefault="006A4D99" w:rsidP="00A7409E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46E01">
              <w:rPr>
                <w:rFonts w:ascii="Cambria" w:hAnsi="Cambria"/>
                <w:sz w:val="14"/>
                <w:szCs w:val="14"/>
              </w:rPr>
              <w:t>6.Yeni bulgular ve bilimsel gelişmeler ışığında tarihî bilginin ve yorumların değişebilirliğini kavrar.</w:t>
            </w:r>
            <w:r w:rsidRPr="000A312C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</w:tcPr>
          <w:p w:rsidR="006A4D99" w:rsidRDefault="006A4D99" w:rsidP="00A7409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A7409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A7409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A312C">
              <w:rPr>
                <w:rFonts w:ascii="Cambria" w:hAnsi="Cambria"/>
                <w:b/>
                <w:sz w:val="16"/>
                <w:szCs w:val="16"/>
              </w:rPr>
              <w:t>10. Tarihi Olayların Değerlendirilmesi</w:t>
            </w:r>
          </w:p>
          <w:p w:rsidR="006A4D99" w:rsidRPr="00D246B0" w:rsidRDefault="006A4D99" w:rsidP="00A7409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A7409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D246B0" w:rsidRDefault="006A4D99" w:rsidP="00A7409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0A312C" w:rsidRDefault="006A4D99" w:rsidP="00A7409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0A312C" w:rsidRDefault="006A4D99" w:rsidP="00A7409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A312C">
              <w:rPr>
                <w:rFonts w:ascii="Cambria" w:hAnsi="Cambria"/>
                <w:b/>
                <w:sz w:val="16"/>
                <w:szCs w:val="16"/>
              </w:rPr>
              <w:t>Yeni Belgeler Yeni Bilgiler:</w:t>
            </w:r>
            <w:r w:rsidRPr="000A312C">
              <w:rPr>
                <w:rFonts w:ascii="Cambria" w:hAnsi="Cambria"/>
                <w:sz w:val="16"/>
                <w:szCs w:val="16"/>
              </w:rPr>
              <w:t xml:space="preserve"> Araştırmalar sonucunda ortaya çıkan yeni belgeler ışığında tarihî bilginin ve yorumların nasıl değiştiği - Bilge Kağan Hazineleri, Osmanlı Devleti’nde ilk para, Meşrutiyet Dönemi kadın hareketleri gibi - sunulan örnekler üzerinden tartışılır.</w:t>
            </w:r>
          </w:p>
        </w:tc>
        <w:tc>
          <w:tcPr>
            <w:tcW w:w="2693" w:type="dxa"/>
            <w:vMerge w:val="restart"/>
          </w:tcPr>
          <w:p w:rsidR="006A4D99" w:rsidRPr="00C46E01" w:rsidRDefault="006A4D99" w:rsidP="00A7409E">
            <w:pPr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Pr="000A312C" w:rsidRDefault="006A4D99" w:rsidP="00A7409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A312C">
              <w:rPr>
                <w:rFonts w:ascii="Cambria" w:hAnsi="Cambria"/>
                <w:color w:val="000000"/>
                <w:sz w:val="16"/>
                <w:szCs w:val="16"/>
              </w:rPr>
              <w:t>[!] Tarihî olayları değerlendirirken dönemin siyasi, sosyal, kültürel ve ekonomik koşulları ile olayların geçtiği yerin coğrafi özelliklerinin dikkate alınması gerektiği vurgulanacaktır.</w:t>
            </w:r>
          </w:p>
        </w:tc>
        <w:tc>
          <w:tcPr>
            <w:tcW w:w="992" w:type="dxa"/>
            <w:vMerge w:val="restart"/>
          </w:tcPr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2402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Default="006A4D99" w:rsidP="00A7409E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32402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32402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32402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</w:p>
          <w:p w:rsidR="006A4D99" w:rsidRPr="00D32402" w:rsidRDefault="006A4D99" w:rsidP="00A7409E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A7409E">
        <w:trPr>
          <w:trHeight w:val="1005"/>
        </w:trPr>
        <w:tc>
          <w:tcPr>
            <w:tcW w:w="448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46E01" w:rsidRDefault="006A4D99" w:rsidP="00A7409E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A7409E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A7409E">
            <w:pPr>
              <w:spacing w:after="0" w:line="240" w:lineRule="auto"/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Default="006A4D99" w:rsidP="00A7409E">
            <w:pPr>
              <w:spacing w:after="0" w:line="240" w:lineRule="auto"/>
              <w:rPr>
                <w:b/>
                <w:sz w:val="6"/>
                <w:szCs w:val="6"/>
              </w:rPr>
            </w:pPr>
          </w:p>
          <w:p w:rsidR="006A4D99" w:rsidRDefault="006A4D99" w:rsidP="00A7409E">
            <w:pPr>
              <w:spacing w:after="0" w:line="240" w:lineRule="auto"/>
              <w:rPr>
                <w:b/>
                <w:sz w:val="6"/>
                <w:szCs w:val="6"/>
              </w:rPr>
            </w:pPr>
          </w:p>
          <w:p w:rsidR="006A4D99" w:rsidRPr="00D32402" w:rsidRDefault="006A4D99" w:rsidP="00A7409E">
            <w:pPr>
              <w:spacing w:after="0" w:line="240" w:lineRule="auto"/>
              <w:rPr>
                <w:b/>
                <w:sz w:val="6"/>
                <w:szCs w:val="6"/>
              </w:rPr>
            </w:pPr>
          </w:p>
          <w:p w:rsidR="006A4D99" w:rsidRPr="00C10052" w:rsidRDefault="006A4D99" w:rsidP="00A7409E">
            <w:pPr>
              <w:spacing w:after="0" w:line="240" w:lineRule="auto"/>
              <w:rPr>
                <w:sz w:val="20"/>
                <w:szCs w:val="20"/>
              </w:rPr>
            </w:pPr>
            <w:r w:rsidRPr="000A312C">
              <w:rPr>
                <w:b/>
                <w:sz w:val="16"/>
                <w:szCs w:val="16"/>
              </w:rPr>
              <w:t>11. Tarihi Bilgilerin Değişebilir Özelliği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</w:pPr>
          </w:p>
        </w:tc>
      </w:tr>
    </w:tbl>
    <w:p w:rsidR="006A4D99" w:rsidRDefault="006A4D99" w:rsidP="00570D6C">
      <w:pPr>
        <w:spacing w:after="0" w:line="240" w:lineRule="auto"/>
        <w:rPr>
          <w:sz w:val="10"/>
          <w:szCs w:val="10"/>
        </w:rPr>
      </w:pPr>
    </w:p>
    <w:p w:rsidR="006A4D99" w:rsidRDefault="006A4D99" w:rsidP="00570D6C">
      <w:pPr>
        <w:spacing w:after="0" w:line="240" w:lineRule="auto"/>
        <w:rPr>
          <w:sz w:val="10"/>
          <w:szCs w:val="10"/>
        </w:rPr>
      </w:pPr>
    </w:p>
    <w:p w:rsidR="006A4D99" w:rsidRDefault="006A4D99" w:rsidP="00570D6C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EC2C5E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EC2C5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EC2C5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EC2C5E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EC2C5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D74D95" w:rsidRDefault="006A4D99" w:rsidP="00530F64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FD6C17">
        <w:trPr>
          <w:trHeight w:val="736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IV. HAFTA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22</w:t>
            </w:r>
            <w:r w:rsidRPr="00C10052">
              <w:rPr>
                <w:b/>
                <w:sz w:val="16"/>
                <w:szCs w:val="16"/>
              </w:rPr>
              <w:t xml:space="preserve"> – 2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>. 10.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340861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6A4D99" w:rsidRPr="00340861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2453D1" w:rsidRDefault="006A4D99" w:rsidP="002453D1">
            <w:pPr>
              <w:pStyle w:val="Default"/>
              <w:rPr>
                <w:rFonts w:ascii="Cambria" w:hAnsi="Cambria"/>
                <w:sz w:val="6"/>
                <w:szCs w:val="6"/>
              </w:rPr>
            </w:pPr>
            <w:r w:rsidRPr="000A312C">
              <w:rPr>
                <w:rFonts w:ascii="Cambria" w:hAnsi="Cambria"/>
                <w:sz w:val="16"/>
                <w:szCs w:val="16"/>
              </w:rPr>
              <w:t xml:space="preserve">6.Yeni bulgular ve bilimsel gelişmeler ışığında tarihî bilginin ve yorumların değişebilirliğini kavrar. </w:t>
            </w:r>
          </w:p>
        </w:tc>
        <w:tc>
          <w:tcPr>
            <w:tcW w:w="3119" w:type="dxa"/>
          </w:tcPr>
          <w:p w:rsidR="006A4D99" w:rsidRPr="00340861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0A312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A312C">
              <w:rPr>
                <w:rFonts w:ascii="Cambria" w:hAnsi="Cambria"/>
                <w:b/>
                <w:sz w:val="16"/>
                <w:szCs w:val="16"/>
              </w:rPr>
              <w:t>12. Tarihe Adanmış Bir Ömür;  Halil İNALCIK</w:t>
            </w:r>
          </w:p>
        </w:tc>
        <w:tc>
          <w:tcPr>
            <w:tcW w:w="3827" w:type="dxa"/>
          </w:tcPr>
          <w:p w:rsidR="006A4D99" w:rsidRPr="000A312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</w:tcPr>
          <w:p w:rsidR="006A4D99" w:rsidRPr="002453D1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2453D1">
              <w:rPr>
                <w:rFonts w:ascii="Cambria" w:hAnsi="Cambria"/>
                <w:color w:val="000000"/>
                <w:sz w:val="14"/>
                <w:szCs w:val="14"/>
              </w:rPr>
              <w:t>[!] Tarihî olayları değerlendirirken dönemin siyasi, sosyal, kültürel ve ekonomik koşulları ile olayların geçtiği yerin coğrafi özelliklerinin dikkate alınması gerektiği vurgulanacaktır.</w:t>
            </w:r>
          </w:p>
        </w:tc>
        <w:tc>
          <w:tcPr>
            <w:tcW w:w="992" w:type="dxa"/>
            <w:vMerge w:val="restart"/>
          </w:tcPr>
          <w:p w:rsidR="006A4D99" w:rsidRPr="0034086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34086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34086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34086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34086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34086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34086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340861" w:rsidRDefault="006A4D99" w:rsidP="00B2136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40861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340861" w:rsidRDefault="006A4D99" w:rsidP="00B2136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40861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340861" w:rsidRDefault="006A4D99" w:rsidP="00B2136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40861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340861" w:rsidRDefault="006A4D99" w:rsidP="00881A0D">
            <w:pPr>
              <w:spacing w:after="0" w:line="240" w:lineRule="auto"/>
              <w:rPr>
                <w:rFonts w:ascii="Arial Narrow" w:hAnsi="Arial Narrow"/>
                <w:sz w:val="12"/>
                <w:szCs w:val="12"/>
                <w:lang w:eastAsia="tr-TR"/>
              </w:rPr>
            </w:pPr>
            <w:r w:rsidRPr="00340861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  <w:p w:rsidR="006A4D99" w:rsidRPr="00340861" w:rsidRDefault="006A4D99" w:rsidP="00881A0D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6A4D99" w:rsidRPr="00C10052" w:rsidTr="00FD6C17">
        <w:trPr>
          <w:trHeight w:val="890"/>
        </w:trPr>
        <w:tc>
          <w:tcPr>
            <w:tcW w:w="448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12474" w:type="dxa"/>
            <w:gridSpan w:val="4"/>
            <w:vAlign w:val="center"/>
          </w:tcPr>
          <w:p w:rsidR="006A4D99" w:rsidRPr="009D7B5A" w:rsidRDefault="006A4D99" w:rsidP="00340861">
            <w:pPr>
              <w:spacing w:after="0" w:line="240" w:lineRule="auto"/>
              <w:jc w:val="center"/>
              <w:rPr>
                <w:sz w:val="6"/>
                <w:szCs w:val="6"/>
              </w:rPr>
            </w:pPr>
            <w:r w:rsidRPr="009D7B5A">
              <w:rPr>
                <w:rFonts w:ascii="Cambria" w:hAnsi="Cambria"/>
                <w:b/>
                <w:color w:val="FF0000"/>
                <w:sz w:val="40"/>
                <w:szCs w:val="40"/>
                <w:highlight w:val="yellow"/>
                <w:bdr w:val="single" w:sz="4" w:space="0" w:color="auto"/>
              </w:rPr>
              <w:t>KURBAN BAYRAMI TATİLİ (</w:t>
            </w:r>
            <w:r w:rsidRPr="009D7B5A">
              <w:rPr>
                <w:rFonts w:ascii="Cambria" w:hAnsi="Cambria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>25 – 26 – 27 - 28 Ekim 2012</w:t>
            </w:r>
            <w:r w:rsidRPr="009D7B5A">
              <w:rPr>
                <w:rFonts w:ascii="Cambria" w:hAnsi="Cambria"/>
                <w:b/>
                <w:color w:val="FF0000"/>
                <w:sz w:val="40"/>
                <w:szCs w:val="40"/>
                <w:highlight w:val="yellow"/>
                <w:bdr w:val="single" w:sz="4" w:space="0" w:color="auto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Pr="00D74D95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B95BC3">
        <w:trPr>
          <w:trHeight w:val="634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</w:t>
            </w:r>
            <w:r w:rsidRPr="00C10052">
              <w:rPr>
                <w:b/>
                <w:sz w:val="16"/>
                <w:szCs w:val="16"/>
              </w:rPr>
              <w:t>.HAFTA</w:t>
            </w:r>
          </w:p>
          <w:p w:rsidR="006A4D99" w:rsidRPr="00D26DF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D26DF2">
              <w:rPr>
                <w:b/>
                <w:sz w:val="14"/>
                <w:szCs w:val="14"/>
              </w:rPr>
              <w:t>( 29 - 31.10.2012 - 01 – 02. 11. 2012)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D26DF2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D26DF2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  <w:r w:rsidRPr="004A65E2">
              <w:rPr>
                <w:rFonts w:ascii="Cambria" w:hAnsi="Cambria"/>
                <w:b/>
                <w:color w:val="FF0000"/>
                <w:sz w:val="16"/>
                <w:szCs w:val="16"/>
              </w:rPr>
              <w:t>29 EKİM (1923) CUMHURİYET BAYRAMI: Cumhuriyetin İlanı, Cumhuriyetçilik İlkesi ve Önemi</w:t>
            </w:r>
          </w:p>
          <w:p w:rsidR="006A4D99" w:rsidRPr="004A65E2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4A65E2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4A65E2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A65E2">
              <w:rPr>
                <w:rFonts w:ascii="Cambria" w:hAnsi="Cambria"/>
                <w:sz w:val="16"/>
                <w:szCs w:val="16"/>
              </w:rPr>
              <w:t xml:space="preserve">7.Tarih araştırmacılığı ve tarih yazımıyla ilgili yaklaşımları kavrar. </w:t>
            </w: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A65E2">
              <w:rPr>
                <w:rFonts w:ascii="Cambria" w:hAnsi="Cambria"/>
                <w:b/>
                <w:sz w:val="16"/>
                <w:szCs w:val="16"/>
              </w:rPr>
              <w:t>2.KONU: TARİH YAZICILIĞI</w:t>
            </w: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A65E2">
              <w:rPr>
                <w:rFonts w:ascii="Cambria" w:hAnsi="Cambria"/>
                <w:b/>
                <w:sz w:val="16"/>
                <w:szCs w:val="16"/>
              </w:rPr>
              <w:t>1. Tarih Yazıcılığının Gelişimi</w:t>
            </w: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4A65E2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4A65E2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A65E2">
              <w:rPr>
                <w:rFonts w:ascii="Cambria" w:hAnsi="Cambria"/>
                <w:b/>
                <w:sz w:val="16"/>
                <w:szCs w:val="16"/>
              </w:rPr>
              <w:t>Hikâyeci Tarihten Bilimsel Tarihe:</w:t>
            </w:r>
            <w:r w:rsidRPr="004A65E2">
              <w:rPr>
                <w:rFonts w:ascii="Cambria" w:hAnsi="Cambria"/>
                <w:sz w:val="16"/>
                <w:szCs w:val="16"/>
              </w:rPr>
              <w:t xml:space="preserve"> Seçilmiş örnek metinler üzerinden tarih yazıcılığının aşamaları ve hikâyeci tarih anlayışıyla bilimsel tarih anlayışı arasındaki farklar üzerinde durulur. </w:t>
            </w: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Pr="004A65E2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A65E2">
              <w:rPr>
                <w:rFonts w:ascii="Cambria" w:hAnsi="Cambria"/>
                <w:color w:val="000000"/>
                <w:sz w:val="16"/>
                <w:szCs w:val="16"/>
              </w:rPr>
              <w:t>[!] Geçmişten günümüze tarih yazıcılığının geçirdiği aşamalar, tarih yazıcılığı örnekleri (şehnamecilik, vakanüvislik ve modern tarihçilik, aile tarihi, kadın tarihi vb.) ve tarih ekolleri vurgulanacaktır.</w:t>
            </w:r>
          </w:p>
        </w:tc>
        <w:tc>
          <w:tcPr>
            <w:tcW w:w="992" w:type="dxa"/>
            <w:vMerge w:val="restart"/>
          </w:tcPr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95BC3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B95BC3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B95BC3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B95BC3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</w:p>
          <w:p w:rsidR="006A4D99" w:rsidRPr="00B95BC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B95BC3">
        <w:trPr>
          <w:trHeight w:val="1509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941A13" w:rsidRDefault="006A4D99" w:rsidP="00941A13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941A13" w:rsidRDefault="006A4D99" w:rsidP="00941A1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41A13">
              <w:rPr>
                <w:rFonts w:ascii="Cambria" w:hAnsi="Cambria"/>
                <w:b/>
                <w:sz w:val="16"/>
                <w:szCs w:val="16"/>
              </w:rPr>
              <w:t>2. Türklerde Tarih Yazıcılığı</w:t>
            </w:r>
          </w:p>
          <w:p w:rsidR="006A4D99" w:rsidRPr="00941A13" w:rsidRDefault="006A4D99" w:rsidP="00941A1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41A13">
              <w:rPr>
                <w:rFonts w:ascii="Cambria" w:hAnsi="Cambria"/>
                <w:sz w:val="16"/>
                <w:szCs w:val="16"/>
              </w:rPr>
              <w:t xml:space="preserve">   a. Osmanlılar Döneminde Tarih Yazıcılığı</w:t>
            </w:r>
          </w:p>
          <w:p w:rsidR="006A4D99" w:rsidRPr="00941A13" w:rsidRDefault="006A4D99" w:rsidP="00941A1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41A13">
              <w:rPr>
                <w:rFonts w:ascii="Cambria" w:hAnsi="Cambria"/>
                <w:sz w:val="16"/>
                <w:szCs w:val="16"/>
              </w:rPr>
              <w:t xml:space="preserve">   b. Cumhuriyet Döneminde Tarih Yazıcılığı</w:t>
            </w:r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Pr="00D74D95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20"/>
        <w:gridCol w:w="3827"/>
        <w:gridCol w:w="2693"/>
        <w:gridCol w:w="7"/>
        <w:gridCol w:w="990"/>
        <w:gridCol w:w="1278"/>
      </w:tblGrid>
      <w:tr w:rsidR="006A4D99" w:rsidRPr="00C10052" w:rsidTr="00881A0D">
        <w:trPr>
          <w:trHeight w:val="1245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05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09</w:t>
            </w:r>
            <w:r w:rsidRPr="00C10052">
              <w:rPr>
                <w:b/>
                <w:sz w:val="16"/>
                <w:szCs w:val="16"/>
              </w:rPr>
              <w:t>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454443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6A4D99" w:rsidRPr="00B61AD7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B61AD7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61AD7">
              <w:rPr>
                <w:rFonts w:ascii="Cambria" w:hAnsi="Cambria"/>
                <w:sz w:val="16"/>
                <w:szCs w:val="16"/>
              </w:rPr>
              <w:t xml:space="preserve">8.Tarih biliminin diğer bilimlerden nasıl yararlandığını açıklar. </w:t>
            </w:r>
          </w:p>
          <w:p w:rsidR="006A4D99" w:rsidRPr="00B61AD7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B61AD7" w:rsidRDefault="006A4D99" w:rsidP="003D4EB7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61AD7">
              <w:rPr>
                <w:rFonts w:ascii="Cambria" w:hAnsi="Cambria"/>
                <w:sz w:val="16"/>
                <w:szCs w:val="16"/>
              </w:rPr>
              <w:t xml:space="preserve">9. Bir tarihçinin hayatından yola çıkarak, tarihçi olmanın gerektirdiği eğitim, ilgi, yetenek ve kişilik </w:t>
            </w:r>
          </w:p>
          <w:p w:rsidR="006A4D99" w:rsidRDefault="006A4D99" w:rsidP="003D4EB7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61AD7">
              <w:rPr>
                <w:rFonts w:ascii="Cambria" w:hAnsi="Cambria"/>
                <w:sz w:val="16"/>
                <w:szCs w:val="16"/>
              </w:rPr>
              <w:t xml:space="preserve">özelliklerini kavrar. </w:t>
            </w:r>
          </w:p>
          <w:p w:rsidR="006A4D99" w:rsidRDefault="006A4D99" w:rsidP="00BF54CE">
            <w:pPr>
              <w:pStyle w:val="Default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6A4D99" w:rsidRDefault="006A4D99" w:rsidP="00BF54CE">
            <w:pPr>
              <w:pStyle w:val="Default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  <w:r w:rsidRPr="00427633">
              <w:rPr>
                <w:rFonts w:ascii="Cambria" w:hAnsi="Cambria"/>
                <w:b/>
                <w:color w:val="FF0000"/>
                <w:sz w:val="16"/>
                <w:szCs w:val="16"/>
              </w:rPr>
              <w:t>10 KASIM ATATÜK’Ü ANMA PROGRAMI</w:t>
            </w:r>
          </w:p>
          <w:p w:rsidR="006A4D99" w:rsidRPr="007617C0" w:rsidRDefault="006A4D99" w:rsidP="00BF54CE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BF54CE" w:rsidRDefault="006A4D99" w:rsidP="00BF54CE">
            <w:pPr>
              <w:spacing w:after="0" w:line="240" w:lineRule="auto"/>
            </w:pPr>
            <w:r w:rsidRPr="00EB275B">
              <w:rPr>
                <w:rFonts w:ascii="Cambria" w:hAnsi="Cambria"/>
                <w:b/>
                <w:color w:val="FF0000"/>
                <w:sz w:val="16"/>
                <w:szCs w:val="16"/>
              </w:rPr>
              <w:t>ATATÜRK HAFTASI: Atatürk’ün hayatı, kişiliği ve özellikleri</w:t>
            </w:r>
          </w:p>
        </w:tc>
        <w:tc>
          <w:tcPr>
            <w:tcW w:w="3120" w:type="dxa"/>
          </w:tcPr>
          <w:p w:rsidR="006A4D99" w:rsidRPr="00454443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B61AD7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B61AD7">
              <w:rPr>
                <w:rFonts w:ascii="Cambria" w:hAnsi="Cambria"/>
                <w:b/>
                <w:sz w:val="16"/>
                <w:szCs w:val="16"/>
              </w:rPr>
              <w:t>3. KONU: TARİHİN FAYDALANDIĞI BİLİM DALLARI</w:t>
            </w:r>
          </w:p>
          <w:p w:rsidR="006A4D99" w:rsidRPr="00B61AD7" w:rsidRDefault="006A4D99" w:rsidP="003D4EB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61AD7">
              <w:rPr>
                <w:rFonts w:ascii="Cambria" w:hAnsi="Cambria"/>
                <w:sz w:val="16"/>
                <w:szCs w:val="16"/>
              </w:rPr>
              <w:t xml:space="preserve"> 1.Coğrafya         2.Arkeoloji         3.Antropoloji      4.Etnografya           5.Hukuk              6.Kronoloji         7.Edebiyat          8.Felsefe              9.Paleografya</w:t>
            </w:r>
          </w:p>
        </w:tc>
        <w:tc>
          <w:tcPr>
            <w:tcW w:w="3827" w:type="dxa"/>
            <w:vMerge w:val="restart"/>
          </w:tcPr>
          <w:p w:rsidR="006A4D99" w:rsidRPr="00EB275B" w:rsidRDefault="006A4D99" w:rsidP="00881A0D">
            <w:pPr>
              <w:pStyle w:val="Default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B61AD7" w:rsidRDefault="006A4D99" w:rsidP="00FB5E6A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61AD7">
              <w:rPr>
                <w:rFonts w:ascii="Cambria" w:hAnsi="Cambria"/>
                <w:b/>
                <w:sz w:val="16"/>
                <w:szCs w:val="16"/>
              </w:rPr>
              <w:t>Tarihle Bir Ömür:</w:t>
            </w:r>
            <w:r w:rsidRPr="00B61AD7">
              <w:rPr>
                <w:rFonts w:ascii="Cambria" w:hAnsi="Cambria"/>
                <w:sz w:val="16"/>
                <w:szCs w:val="16"/>
              </w:rPr>
              <w:t xml:space="preserve"> Prof. Dr. M. Fuad Köprülü, Prof. Dr. Halil İnalcık gibi tarihçilerin hayatı ve bilimsel çalışmaları hakkında araştırma yapılarak bir biyografi hazırlanır. </w:t>
            </w:r>
          </w:p>
        </w:tc>
        <w:tc>
          <w:tcPr>
            <w:tcW w:w="2700" w:type="dxa"/>
            <w:gridSpan w:val="2"/>
            <w:vMerge w:val="restart"/>
          </w:tcPr>
          <w:p w:rsidR="006A4D99" w:rsidRPr="00B61AD7" w:rsidRDefault="006A4D99" w:rsidP="00881A0D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B61AD7">
              <w:rPr>
                <w:rFonts w:ascii="Cambria" w:hAnsi="Cambria"/>
                <w:color w:val="000000"/>
                <w:sz w:val="16"/>
                <w:szCs w:val="16"/>
              </w:rPr>
              <w:t>[!] Tarihçinin diğer bilim dallarından (coğrafya, arkeoloji, antropoloji, kronoloji, etnografya, hukuk, edebiyat, felsefe paleografi, epigrafi, diplomatik, nümizmatik, sosyoloji, filoloji, ekoloji, istatistik, kimya vb.) nasıl yararlandığı birer örnekle işlenecektir.</w:t>
            </w:r>
          </w:p>
          <w:p w:rsidR="006A4D99" w:rsidRPr="00B54294" w:rsidRDefault="006A4D99" w:rsidP="00881A0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6A4D99" w:rsidRPr="00B61AD7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61AD7">
              <w:rPr>
                <w:rFonts w:ascii="Cambria" w:hAnsi="Cambria"/>
                <w:sz w:val="16"/>
                <w:szCs w:val="16"/>
              </w:rPr>
              <w:t>[!]Atatürk’ün tarih yazıcılığıyla ilgili sözlerine değinilecektir.</w:t>
            </w:r>
          </w:p>
        </w:tc>
        <w:tc>
          <w:tcPr>
            <w:tcW w:w="990" w:type="dxa"/>
            <w:vMerge w:val="restart"/>
          </w:tcPr>
          <w:p w:rsidR="006A4D99" w:rsidRPr="00BF54C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BF54CE" w:rsidRDefault="006A4D99" w:rsidP="00FB5E6A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BF54CE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8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BF54CE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BF54C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BF54CE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BF54CE" w:rsidRDefault="006A4D99" w:rsidP="006D765E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BF54CE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</w:tc>
      </w:tr>
      <w:tr w:rsidR="006A4D99" w:rsidRPr="00C10052" w:rsidTr="00881A0D">
        <w:trPr>
          <w:trHeight w:val="1225"/>
        </w:trPr>
        <w:tc>
          <w:tcPr>
            <w:tcW w:w="448" w:type="dxa"/>
            <w:vMerge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</w:tcPr>
          <w:p w:rsidR="006A4D99" w:rsidRDefault="006A4D99" w:rsidP="00C10052">
            <w:pPr>
              <w:spacing w:after="0" w:line="240" w:lineRule="auto"/>
            </w:pPr>
          </w:p>
          <w:p w:rsidR="006A4D99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6A4D99" w:rsidRPr="00B61AD7" w:rsidRDefault="006A4D99" w:rsidP="003D4EB7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3120" w:type="dxa"/>
            <w:vMerge w:val="restart"/>
          </w:tcPr>
          <w:p w:rsidR="006A4D99" w:rsidRPr="00454443" w:rsidRDefault="006A4D99" w:rsidP="00EB275B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EB275B" w:rsidRDefault="006A4D99" w:rsidP="00EB275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B275B">
              <w:rPr>
                <w:rFonts w:ascii="Cambria" w:hAnsi="Cambria"/>
                <w:sz w:val="16"/>
                <w:szCs w:val="16"/>
              </w:rPr>
              <w:t>10.Epigrafya         11.Sosyoloji</w:t>
            </w:r>
          </w:p>
          <w:p w:rsidR="006A4D99" w:rsidRPr="00EB275B" w:rsidRDefault="006A4D99" w:rsidP="00EB275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B275B">
              <w:rPr>
                <w:rFonts w:ascii="Cambria" w:hAnsi="Cambria"/>
                <w:sz w:val="16"/>
                <w:szCs w:val="16"/>
              </w:rPr>
              <w:t>12.Filoloji          13.Diplomatik</w:t>
            </w:r>
          </w:p>
          <w:p w:rsidR="006A4D99" w:rsidRPr="00EB275B" w:rsidRDefault="006A4D99" w:rsidP="00EB275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B275B">
              <w:rPr>
                <w:rFonts w:ascii="Cambria" w:hAnsi="Cambria"/>
                <w:sz w:val="16"/>
                <w:szCs w:val="16"/>
              </w:rPr>
              <w:t>14.Nümizmatik    15.İstatistik</w:t>
            </w:r>
          </w:p>
          <w:p w:rsidR="006A4D99" w:rsidRPr="00EB275B" w:rsidRDefault="006A4D99" w:rsidP="00EB275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B275B">
              <w:rPr>
                <w:rFonts w:ascii="Cambria" w:hAnsi="Cambria"/>
                <w:sz w:val="16"/>
                <w:szCs w:val="16"/>
              </w:rPr>
              <w:t xml:space="preserve">16.Ekoloji              17.Kimya  </w:t>
            </w:r>
          </w:p>
          <w:p w:rsidR="006A4D99" w:rsidRPr="00B61AD7" w:rsidRDefault="006A4D99" w:rsidP="00FB5E6A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  <w:r w:rsidRPr="00EB275B">
              <w:rPr>
                <w:rFonts w:ascii="Cambria" w:hAnsi="Cambria"/>
                <w:sz w:val="16"/>
                <w:szCs w:val="16"/>
              </w:rPr>
              <w:t>18.Sanat Tarihi     19.Heraldik</w:t>
            </w:r>
          </w:p>
        </w:tc>
        <w:tc>
          <w:tcPr>
            <w:tcW w:w="3827" w:type="dxa"/>
            <w:vMerge/>
          </w:tcPr>
          <w:p w:rsidR="006A4D99" w:rsidRPr="00EB275B" w:rsidRDefault="006A4D99" w:rsidP="00881A0D">
            <w:pPr>
              <w:pStyle w:val="Default"/>
              <w:rPr>
                <w:rFonts w:ascii="Cambria" w:hAnsi="Cambria"/>
                <w:b/>
                <w:sz w:val="10"/>
                <w:szCs w:val="10"/>
              </w:rPr>
            </w:pPr>
          </w:p>
        </w:tc>
        <w:tc>
          <w:tcPr>
            <w:tcW w:w="2700" w:type="dxa"/>
            <w:gridSpan w:val="2"/>
            <w:vMerge/>
            <w:tcBorders>
              <w:bottom w:val="nil"/>
            </w:tcBorders>
          </w:tcPr>
          <w:p w:rsidR="006A4D99" w:rsidRPr="00B61AD7" w:rsidRDefault="006A4D99" w:rsidP="00881A0D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bottom w:val="nil"/>
            </w:tcBorders>
          </w:tcPr>
          <w:p w:rsidR="006A4D99" w:rsidRPr="00EB275B" w:rsidRDefault="006A4D99" w:rsidP="00881A0D">
            <w:pPr>
              <w:spacing w:after="0" w:line="240" w:lineRule="auto"/>
              <w:rPr>
                <w:rFonts w:ascii="Cambria" w:hAnsi="Cambria" w:cs="Calibri"/>
                <w:sz w:val="14"/>
                <w:szCs w:val="14"/>
              </w:rPr>
            </w:pPr>
          </w:p>
        </w:tc>
        <w:tc>
          <w:tcPr>
            <w:tcW w:w="1278" w:type="dxa"/>
            <w:vMerge/>
          </w:tcPr>
          <w:p w:rsidR="006A4D99" w:rsidRPr="00B61AD7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6A4D99" w:rsidRPr="00C10052" w:rsidTr="006D765E">
        <w:trPr>
          <w:trHeight w:val="70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835" w:type="dxa"/>
            <w:vMerge/>
          </w:tcPr>
          <w:p w:rsidR="006A4D99" w:rsidRPr="00C10052" w:rsidRDefault="006A4D99" w:rsidP="00C10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</w:tcPr>
          <w:p w:rsidR="006A4D99" w:rsidRPr="00C10052" w:rsidRDefault="006A4D99" w:rsidP="00C100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7" w:type="dxa"/>
            <w:gridSpan w:val="2"/>
            <w:tcBorders>
              <w:top w:val="nil"/>
            </w:tcBorders>
            <w:vAlign w:val="center"/>
          </w:tcPr>
          <w:p w:rsidR="006A4D99" w:rsidRPr="00C10052" w:rsidRDefault="006A4D99" w:rsidP="00AF6213">
            <w:pPr>
              <w:spacing w:after="0" w:line="240" w:lineRule="auto"/>
            </w:pPr>
          </w:p>
        </w:tc>
        <w:tc>
          <w:tcPr>
            <w:tcW w:w="127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2E37A7">
      <w:pPr>
        <w:spacing w:after="0" w:line="120" w:lineRule="auto"/>
        <w:rPr>
          <w:sz w:val="10"/>
          <w:szCs w:val="10"/>
        </w:rPr>
      </w:pPr>
    </w:p>
    <w:p w:rsidR="006A4D99" w:rsidRPr="008D68AD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0D1175" w:rsidTr="00881A0D">
        <w:tc>
          <w:tcPr>
            <w:tcW w:w="16126" w:type="dxa"/>
            <w:shd w:val="clear" w:color="auto" w:fill="F79646"/>
          </w:tcPr>
          <w:p w:rsidR="006A4D99" w:rsidRPr="000D1175" w:rsidRDefault="006A4D99" w:rsidP="00881A0D">
            <w:pPr>
              <w:spacing w:after="0" w:line="240" w:lineRule="auto"/>
            </w:pPr>
            <w:r w:rsidRPr="000D1175">
              <w:rPr>
                <w:b/>
              </w:rPr>
              <w:t xml:space="preserve">                         2. ÜNİTE: UYGARLIĞIN DOĞUŞU VE İLK UYGARLIKLAR                         KAZANIM SAYISI:  6                              SÜRE/DERS SAATİ: 10                                  ORANI (%): 14</w:t>
            </w:r>
          </w:p>
        </w:tc>
      </w:tr>
    </w:tbl>
    <w:p w:rsidR="006A4D99" w:rsidRDefault="006A4D99" w:rsidP="002E37A7">
      <w:pPr>
        <w:spacing w:after="0" w:line="120" w:lineRule="auto"/>
        <w:rPr>
          <w:sz w:val="10"/>
          <w:szCs w:val="10"/>
        </w:rPr>
      </w:pPr>
    </w:p>
    <w:p w:rsidR="006A4D99" w:rsidRPr="008D68AD" w:rsidRDefault="006A4D9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881A0D">
        <w:trPr>
          <w:trHeight w:val="1281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 xml:space="preserve"> – 1</w:t>
            </w:r>
            <w:r>
              <w:rPr>
                <w:b/>
                <w:sz w:val="16"/>
                <w:szCs w:val="16"/>
              </w:rPr>
              <w:t>6</w:t>
            </w:r>
            <w:r w:rsidRPr="00C10052">
              <w:rPr>
                <w:b/>
                <w:sz w:val="16"/>
                <w:szCs w:val="16"/>
              </w:rPr>
              <w:t>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</w:p>
          <w:p w:rsidR="006A4D99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6A4D99" w:rsidRPr="00427633" w:rsidRDefault="006A4D99" w:rsidP="00881A0D">
            <w:pPr>
              <w:pStyle w:val="Default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6A4D99" w:rsidRPr="00427633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27633">
              <w:rPr>
                <w:rFonts w:ascii="Cambria" w:hAnsi="Cambria"/>
                <w:b/>
                <w:bCs/>
                <w:sz w:val="16"/>
                <w:szCs w:val="16"/>
              </w:rPr>
              <w:t xml:space="preserve">Bu ünite ile öğrenciler; </w:t>
            </w:r>
          </w:p>
          <w:p w:rsidR="006A4D99" w:rsidRPr="00427633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427633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27633">
              <w:rPr>
                <w:rFonts w:ascii="Cambria" w:hAnsi="Cambria"/>
                <w:sz w:val="16"/>
                <w:szCs w:val="16"/>
              </w:rPr>
              <w:t xml:space="preserve">1.Tarih öncesi çağlar ve tarih çağları ile bu dönemlerde meydana gelen gelişmeleri değerlendirir. </w:t>
            </w: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0"/>
                <w:szCs w:val="10"/>
              </w:rPr>
            </w:pP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27633">
              <w:rPr>
                <w:rFonts w:ascii="Cambria" w:hAnsi="Cambria"/>
                <w:b/>
                <w:sz w:val="16"/>
                <w:szCs w:val="16"/>
              </w:rPr>
              <w:t>1.KONU: TARİHİ ÇAĞLARA GİRİŞ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27633">
              <w:rPr>
                <w:rFonts w:ascii="Cambria" w:hAnsi="Cambria"/>
                <w:b/>
                <w:sz w:val="16"/>
                <w:szCs w:val="16"/>
              </w:rPr>
              <w:t>1.Tarih Öncesi Çağlar</w:t>
            </w: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27633">
              <w:rPr>
                <w:rFonts w:ascii="Cambria" w:hAnsi="Cambria"/>
                <w:sz w:val="16"/>
                <w:szCs w:val="16"/>
              </w:rPr>
              <w:t xml:space="preserve">  a.Taş Çağı (MÖ. 600.000 – 5.000)</w:t>
            </w: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27633">
              <w:rPr>
                <w:rFonts w:ascii="Cambria" w:hAnsi="Cambria"/>
                <w:sz w:val="16"/>
                <w:szCs w:val="16"/>
              </w:rPr>
              <w:t>b.Maden Çağı (MÖ. 5500 – 1200)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27633">
              <w:rPr>
                <w:rFonts w:ascii="Cambria" w:hAnsi="Cambria"/>
                <w:b/>
                <w:sz w:val="16"/>
                <w:szCs w:val="16"/>
              </w:rPr>
              <w:t>2. Tarih Çağları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27633">
              <w:rPr>
                <w:rFonts w:ascii="Cambria" w:hAnsi="Cambria"/>
                <w:b/>
                <w:sz w:val="16"/>
                <w:szCs w:val="16"/>
              </w:rPr>
              <w:t>İnternette Tarih:</w:t>
            </w:r>
            <w:r w:rsidRPr="00427633">
              <w:rPr>
                <w:rFonts w:ascii="Cambria" w:hAnsi="Cambria"/>
                <w:sz w:val="16"/>
                <w:szCs w:val="16"/>
              </w:rPr>
              <w:t xml:space="preserve"> Öğrencilerden, Türkiye’deki (Anadolu Medeniyetleri Müzesi vb.) ve dünyadaki arkeoloji müzelerinin İnternet sitelerinden tarih öncesi çağlara ait eserlere ilişkin resim ve bilgileri toplayarak sınıfta paylaşmaları istenir. </w:t>
            </w: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427633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427633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6A4D99" w:rsidRPr="0088751B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88751B">
              <w:rPr>
                <w:rFonts w:ascii="Cambria" w:hAnsi="Cambria"/>
                <w:sz w:val="14"/>
                <w:szCs w:val="14"/>
              </w:rPr>
              <w:t>[!] Eski Taş (Paleolitik ), Orta Taş (Mezolitik), Yeni Taş (Neolitik) ile Bakır (Kalkolitik), Tunç, Demir devirleri işlenecektir.</w:t>
            </w:r>
          </w:p>
          <w:p w:rsidR="006A4D99" w:rsidRPr="0088751B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88751B">
              <w:rPr>
                <w:rFonts w:ascii="Cambria" w:hAnsi="Cambria"/>
                <w:sz w:val="14"/>
                <w:szCs w:val="14"/>
              </w:rPr>
              <w:t>[!] Dünyanın ve Türkiye’nin tarih öncesi ve tarih çağlarına ait önemli yerleşmelerden (ilk uyarı dikkate alınarak) örnekler verilecektir.</w:t>
            </w:r>
          </w:p>
          <w:p w:rsidR="006A4D99" w:rsidRPr="0042763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8751B">
              <w:rPr>
                <w:rFonts w:ascii="Cambria" w:hAnsi="Cambria" w:cs="Cambria"/>
                <w:sz w:val="14"/>
                <w:szCs w:val="14"/>
              </w:rPr>
              <w:t>􀀆</w:t>
            </w:r>
            <w:r w:rsidRPr="0088751B">
              <w:rPr>
                <w:rFonts w:ascii="Cambria" w:hAnsi="Cambria"/>
                <w:sz w:val="14"/>
                <w:szCs w:val="14"/>
              </w:rPr>
              <w:t xml:space="preserve"> 1. ünitenin 8. kazanımıyla ilişkilendirilecektir.</w:t>
            </w:r>
          </w:p>
        </w:tc>
        <w:tc>
          <w:tcPr>
            <w:tcW w:w="992" w:type="dxa"/>
            <w:vMerge w:val="restart"/>
            <w:vAlign w:val="center"/>
          </w:tcPr>
          <w:p w:rsidR="006A4D99" w:rsidRPr="008B428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Default="006A4D99" w:rsidP="006A01F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B428E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8B428E" w:rsidRDefault="006A4D99" w:rsidP="006A01F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A4D99" w:rsidRPr="008B428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B428E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B428E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8B428E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B428E">
              <w:rPr>
                <w:rFonts w:ascii="Cambria" w:hAnsi="Cambria"/>
                <w:sz w:val="12"/>
                <w:szCs w:val="12"/>
              </w:rPr>
              <w:t>Mübahat Kütükoğlu; Tarih Araştırmalarında Usül</w:t>
            </w:r>
          </w:p>
          <w:p w:rsidR="006A4D99" w:rsidRPr="008B428E" w:rsidRDefault="006A4D99" w:rsidP="00881A0D">
            <w:pPr>
              <w:spacing w:after="60" w:line="240" w:lineRule="auto"/>
              <w:rPr>
                <w:rFonts w:ascii="Cambria" w:hAnsi="Cambria"/>
                <w:sz w:val="12"/>
                <w:szCs w:val="12"/>
              </w:rPr>
            </w:pPr>
            <w:r w:rsidRPr="008B428E">
              <w:rPr>
                <w:rFonts w:ascii="Cambria" w:hAnsi="Cambria"/>
                <w:sz w:val="12"/>
                <w:szCs w:val="12"/>
              </w:rPr>
              <w:t>Ekrem Akurgal; Anadolu Uygarlıkları</w:t>
            </w:r>
          </w:p>
          <w:p w:rsidR="006A4D99" w:rsidRDefault="006A4D99" w:rsidP="006A01F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B428E">
              <w:rPr>
                <w:rFonts w:ascii="Cambria" w:hAnsi="Cambria"/>
                <w:sz w:val="12"/>
                <w:szCs w:val="12"/>
              </w:rPr>
              <w:t>M. Kemal Atatürk; Nutuk, C: I-II-III.</w:t>
            </w:r>
          </w:p>
          <w:p w:rsidR="006A4D99" w:rsidRPr="008B428E" w:rsidRDefault="006A4D99" w:rsidP="006A01F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6A01F1">
        <w:trPr>
          <w:trHeight w:val="846"/>
        </w:trPr>
        <w:tc>
          <w:tcPr>
            <w:tcW w:w="448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6A4D99" w:rsidRPr="0088751B" w:rsidRDefault="006A4D99" w:rsidP="00881A0D">
            <w:pPr>
              <w:tabs>
                <w:tab w:val="left" w:pos="2040"/>
              </w:tabs>
              <w:spacing w:after="0" w:line="240" w:lineRule="auto"/>
              <w:rPr>
                <w:rFonts w:ascii="Cambria" w:hAnsi="Cambria"/>
                <w:b/>
                <w:bCs/>
                <w:sz w:val="6"/>
                <w:szCs w:val="6"/>
              </w:rPr>
            </w:pPr>
          </w:p>
          <w:p w:rsidR="006A4D99" w:rsidRPr="0088751B" w:rsidRDefault="006A4D99" w:rsidP="00881A0D">
            <w:pPr>
              <w:tabs>
                <w:tab w:val="left" w:pos="2040"/>
              </w:tabs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88751B">
              <w:rPr>
                <w:rFonts w:ascii="Cambria" w:hAnsi="Cambria"/>
                <w:b/>
                <w:bCs/>
                <w:sz w:val="14"/>
                <w:szCs w:val="14"/>
              </w:rPr>
              <w:t xml:space="preserve">Hedefler:  </w:t>
            </w:r>
            <w:r w:rsidRPr="0088751B">
              <w:rPr>
                <w:rFonts w:ascii="Cambria" w:hAnsi="Cambria"/>
                <w:sz w:val="14"/>
                <w:szCs w:val="14"/>
              </w:rPr>
              <w:t>Öğrenci başarısını yazılı yoklama yoluyla değerlendirmek.</w:t>
            </w:r>
          </w:p>
          <w:p w:rsidR="006A4D99" w:rsidRPr="0088751B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4"/>
                <w:szCs w:val="14"/>
              </w:rPr>
            </w:pPr>
            <w:r w:rsidRPr="0088751B">
              <w:rPr>
                <w:rFonts w:ascii="Cambria" w:hAnsi="Cambria"/>
                <w:b/>
                <w:bCs/>
                <w:sz w:val="14"/>
                <w:szCs w:val="14"/>
              </w:rPr>
              <w:t>Davranışlar</w:t>
            </w:r>
            <w:r w:rsidRPr="0088751B">
              <w:rPr>
                <w:rFonts w:ascii="Cambria" w:hAnsi="Cambria"/>
                <w:sz w:val="14"/>
                <w:szCs w:val="14"/>
              </w:rPr>
              <w:t>:</w:t>
            </w:r>
            <w:r w:rsidRPr="0088751B">
              <w:rPr>
                <w:rFonts w:ascii="Cambria" w:hAnsi="Cambria"/>
                <w:b/>
                <w:bCs/>
                <w:sz w:val="14"/>
                <w:szCs w:val="14"/>
              </w:rPr>
              <w:t xml:space="preserve"> </w:t>
            </w:r>
            <w:r w:rsidRPr="0088751B">
              <w:rPr>
                <w:rFonts w:ascii="Cambria" w:hAnsi="Cambria"/>
                <w:bCs/>
                <w:sz w:val="14"/>
                <w:szCs w:val="14"/>
              </w:rPr>
              <w:t>İşlenen konuların öğrenilip öğrenilmediğini tespit ederek eksiklikleri giderebilmek.</w:t>
            </w:r>
          </w:p>
          <w:p w:rsidR="006A4D99" w:rsidRPr="006A01F1" w:rsidRDefault="006A4D99" w:rsidP="00881A0D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b/>
                <w:color w:val="FF0000"/>
                <w:sz w:val="26"/>
                <w:szCs w:val="26"/>
              </w:rPr>
            </w:pPr>
          </w:p>
          <w:p w:rsidR="006A4D99" w:rsidRPr="00C10052" w:rsidRDefault="006A4D99" w:rsidP="00881A0D">
            <w:pPr>
              <w:spacing w:after="0" w:line="240" w:lineRule="auto"/>
              <w:rPr>
                <w:b/>
              </w:rPr>
            </w:pPr>
            <w:r w:rsidRPr="00C10052">
              <w:rPr>
                <w:b/>
                <w:color w:val="FF0000"/>
                <w:sz w:val="26"/>
                <w:szCs w:val="26"/>
              </w:rPr>
              <w:t>I. DÖNEM, I. YAZILI SINAVI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Default="006A4D99" w:rsidP="0000796F">
      <w:pPr>
        <w:spacing w:after="0"/>
        <w:rPr>
          <w:sz w:val="10"/>
          <w:szCs w:val="10"/>
        </w:rPr>
      </w:pPr>
    </w:p>
    <w:p w:rsidR="006A4D99" w:rsidRDefault="006A4D99" w:rsidP="0000796F">
      <w:pPr>
        <w:spacing w:after="0"/>
        <w:rPr>
          <w:sz w:val="10"/>
          <w:szCs w:val="10"/>
        </w:rPr>
      </w:pPr>
    </w:p>
    <w:p w:rsidR="006A4D99" w:rsidRDefault="006A4D99" w:rsidP="0000796F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7409E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A7409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A7409E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715631" w:rsidRDefault="006A4D99" w:rsidP="0000796F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881A0D">
        <w:trPr>
          <w:trHeight w:val="1357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19</w:t>
            </w:r>
            <w:r w:rsidRPr="00C10052">
              <w:rPr>
                <w:b/>
                <w:sz w:val="16"/>
                <w:szCs w:val="16"/>
              </w:rPr>
              <w:t>– 2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6A4D99" w:rsidRPr="001C7D9C" w:rsidRDefault="006A4D99" w:rsidP="001A1D8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/>
                <w:sz w:val="16"/>
                <w:szCs w:val="16"/>
              </w:rPr>
              <w:t xml:space="preserve">2. İlk Çağ uygarlıklarının oluşumuna ve yayılışına etki eden faktörleri açıklar. </w:t>
            </w:r>
          </w:p>
          <w:p w:rsidR="006A4D99" w:rsidRPr="00545537" w:rsidRDefault="006A4D99" w:rsidP="001A1D8F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Default="006A4D99" w:rsidP="001A1D8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/>
                <w:sz w:val="16"/>
                <w:szCs w:val="16"/>
              </w:rPr>
              <w:t xml:space="preserve">3. Mezopotamya, Mısır, İran, Hint, Çin ve Doğu Akdeniz’de kurulan ilk uygarlıkların siyasi, sosyal, kültürel ve ekonomik yapıları ile bu uygarlıkların birbirleriyle etkileşimini kavrar. </w:t>
            </w:r>
          </w:p>
          <w:p w:rsidR="006A4D99" w:rsidRPr="00545537" w:rsidRDefault="006A4D99" w:rsidP="001A1D8F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1A1D8F" w:rsidRDefault="006A4D99" w:rsidP="001A1D8F">
            <w:pPr>
              <w:spacing w:after="0" w:line="240" w:lineRule="auto"/>
            </w:pPr>
            <w:r w:rsidRPr="00F30EB1">
              <w:rPr>
                <w:rFonts w:ascii="Cambria" w:hAnsi="Cambria"/>
                <w:b/>
                <w:color w:val="FF0000"/>
                <w:sz w:val="16"/>
                <w:szCs w:val="16"/>
              </w:rPr>
              <w:t>24 KASIM ÖĞRETMENLER GÜNÜ</w:t>
            </w:r>
          </w:p>
        </w:tc>
        <w:tc>
          <w:tcPr>
            <w:tcW w:w="3119" w:type="dxa"/>
          </w:tcPr>
          <w:p w:rsidR="006A4D99" w:rsidRPr="00732CD2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1C7D9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C7D9C">
              <w:rPr>
                <w:rFonts w:ascii="Cambria" w:hAnsi="Cambria"/>
                <w:b/>
                <w:sz w:val="16"/>
                <w:szCs w:val="16"/>
              </w:rPr>
              <w:t>2.KONU: İLK ÇAĞ UYGARLIKLARI</w:t>
            </w:r>
          </w:p>
          <w:p w:rsidR="006A4D99" w:rsidRPr="001C7D9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C7D9C">
              <w:rPr>
                <w:rFonts w:ascii="Cambria" w:hAnsi="Cambria"/>
                <w:b/>
                <w:sz w:val="16"/>
                <w:szCs w:val="16"/>
              </w:rPr>
              <w:t>1.Kültür ve Uygarlık</w:t>
            </w:r>
          </w:p>
          <w:p w:rsidR="006A4D99" w:rsidRPr="001C7D9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C7D9C">
              <w:rPr>
                <w:rFonts w:ascii="Cambria" w:hAnsi="Cambria"/>
                <w:b/>
                <w:sz w:val="16"/>
                <w:szCs w:val="16"/>
              </w:rPr>
              <w:t>2.Mezopotamya Uygarlığı</w:t>
            </w:r>
          </w:p>
          <w:p w:rsidR="006A4D99" w:rsidRPr="00732CD2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732CD2">
              <w:rPr>
                <w:rFonts w:ascii="Cambria" w:hAnsi="Cambria"/>
                <w:sz w:val="14"/>
                <w:szCs w:val="14"/>
              </w:rPr>
              <w:t xml:space="preserve">  a.Sümerler (MÖ. 4000 – MÖ.2350)</w:t>
            </w:r>
          </w:p>
          <w:p w:rsidR="006A4D99" w:rsidRPr="00732CD2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732CD2">
              <w:rPr>
                <w:rFonts w:ascii="Cambria" w:hAnsi="Cambria"/>
                <w:sz w:val="14"/>
                <w:szCs w:val="14"/>
              </w:rPr>
              <w:t xml:space="preserve">  b.Akadlar (MÖ.2350 – MÖ.2100)</w:t>
            </w:r>
          </w:p>
          <w:p w:rsidR="006A4D99" w:rsidRPr="00732CD2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732CD2">
              <w:rPr>
                <w:rFonts w:ascii="Cambria" w:hAnsi="Cambria"/>
                <w:sz w:val="14"/>
                <w:szCs w:val="14"/>
              </w:rPr>
              <w:t xml:space="preserve">  c.Elamlar (MÖ.3000 – MÖ.640)</w:t>
            </w:r>
          </w:p>
          <w:p w:rsidR="006A4D99" w:rsidRPr="00732CD2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732CD2">
              <w:rPr>
                <w:rFonts w:ascii="Cambria" w:hAnsi="Cambria"/>
                <w:sz w:val="14"/>
                <w:szCs w:val="14"/>
              </w:rPr>
              <w:t xml:space="preserve">  d.Babiller (Amurrular) (MÖ.2100 – MÖ.539)</w:t>
            </w:r>
          </w:p>
          <w:p w:rsidR="006A4D99" w:rsidRPr="00732CD2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732CD2">
              <w:rPr>
                <w:rFonts w:ascii="Cambria" w:hAnsi="Cambria"/>
                <w:sz w:val="14"/>
                <w:szCs w:val="14"/>
              </w:rPr>
              <w:t xml:space="preserve">  e.Asurlular (MÖ.2000 – MÖ.609)</w:t>
            </w:r>
          </w:p>
          <w:p w:rsidR="006A4D99" w:rsidRPr="00732CD2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6A4D99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/>
                <w:b/>
                <w:sz w:val="16"/>
                <w:szCs w:val="16"/>
              </w:rPr>
              <w:t>İlk Uygarlıklar:</w:t>
            </w:r>
            <w:r w:rsidRPr="001C7D9C">
              <w:rPr>
                <w:rFonts w:ascii="Cambria" w:hAnsi="Cambria"/>
                <w:sz w:val="16"/>
                <w:szCs w:val="16"/>
              </w:rPr>
              <w:t xml:space="preserve"> Dünya haritası kullanılarak İlk Çağ uygarlıklarının kurulduğu yerlerin özellikleri incelenir. </w:t>
            </w:r>
          </w:p>
          <w:p w:rsidR="006A4D99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1C7D9C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6A4D99" w:rsidRPr="001C7D9C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/>
                <w:sz w:val="16"/>
                <w:szCs w:val="16"/>
              </w:rPr>
              <w:t>[!] Uygarlık ve kültür</w:t>
            </w:r>
          </w:p>
          <w:p w:rsidR="006A4D99" w:rsidRPr="001C7D9C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/>
                <w:sz w:val="16"/>
                <w:szCs w:val="16"/>
              </w:rPr>
              <w:t xml:space="preserve">kavramları vurgulanacaktır. </w:t>
            </w:r>
          </w:p>
          <w:p w:rsidR="006A4D99" w:rsidRPr="001C7D9C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/>
                <w:sz w:val="16"/>
                <w:szCs w:val="16"/>
              </w:rPr>
              <w:t xml:space="preserve">[!] Uygarlıkların oluşumunda etkili olan coğrafi, siyasi, sosyal ve ekonomik koşullara değinilecektir. </w:t>
            </w:r>
          </w:p>
          <w:p w:rsidR="006A4D99" w:rsidRPr="001C7D9C" w:rsidRDefault="006A4D99" w:rsidP="005D2AE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 w:cs="Cambria"/>
                <w:sz w:val="16"/>
                <w:szCs w:val="16"/>
              </w:rPr>
              <w:t>􀁃</w:t>
            </w:r>
            <w:r w:rsidRPr="001C7D9C">
              <w:rPr>
                <w:rFonts w:ascii="Cambria" w:hAnsi="Cambria"/>
                <w:sz w:val="16"/>
                <w:szCs w:val="16"/>
              </w:rPr>
              <w:t xml:space="preserve"> Coğrafya dersiyle ilişkilendirecektir. </w:t>
            </w:r>
          </w:p>
          <w:p w:rsidR="006A4D99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C7D9C">
              <w:rPr>
                <w:rFonts w:ascii="Cambria" w:hAnsi="Cambria"/>
                <w:sz w:val="16"/>
                <w:szCs w:val="16"/>
              </w:rPr>
              <w:t>[!] Orta Asya kültür bölgeleri ve İskitler (Sakalar) de ele alınacaktır.</w:t>
            </w:r>
          </w:p>
          <w:p w:rsidR="006A4D99" w:rsidRPr="001C7D9C" w:rsidRDefault="006A4D99" w:rsidP="005D2AEE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9913E6" w:rsidRDefault="006A4D99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9913E6" w:rsidRDefault="006A4D99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9913E6" w:rsidRDefault="006A4D99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9913E6" w:rsidRDefault="006A4D99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9913E6" w:rsidRDefault="006A4D99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9913E6" w:rsidRDefault="006A4D99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9913E6" w:rsidRDefault="006A4D99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9913E6" w:rsidRDefault="006A4D99" w:rsidP="00CA542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913E6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9913E6" w:rsidRDefault="006A4D99" w:rsidP="008C605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913E6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9913E6" w:rsidRDefault="006A4D99" w:rsidP="008C605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913E6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9913E6" w:rsidRDefault="006A4D99" w:rsidP="008C6054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9913E6">
              <w:rPr>
                <w:rFonts w:ascii="Cambria" w:hAnsi="Cambria"/>
                <w:sz w:val="12"/>
                <w:szCs w:val="12"/>
              </w:rPr>
              <w:t>Ekrem Akurgal; Anadolu Uygarlıkları</w:t>
            </w:r>
            <w:r w:rsidRPr="009913E6">
              <w:rPr>
                <w:rFonts w:ascii="Cambria" w:hAnsi="Cambria"/>
                <w:sz w:val="12"/>
                <w:szCs w:val="12"/>
                <w:lang w:eastAsia="tr-TR"/>
              </w:rPr>
              <w:t xml:space="preserve"> </w:t>
            </w:r>
          </w:p>
          <w:p w:rsidR="006A4D99" w:rsidRPr="009913E6" w:rsidRDefault="006A4D99" w:rsidP="00CA5425">
            <w:pPr>
              <w:spacing w:after="0" w:line="240" w:lineRule="auto"/>
              <w:rPr>
                <w:sz w:val="12"/>
                <w:szCs w:val="12"/>
              </w:rPr>
            </w:pPr>
            <w:r w:rsidRPr="009913E6">
              <w:rPr>
                <w:rFonts w:ascii="Cambria" w:hAnsi="Cambria"/>
                <w:sz w:val="12"/>
                <w:szCs w:val="12"/>
              </w:rPr>
              <w:t>Firuzan Kınal; Eski Anadolu Tarihi</w:t>
            </w:r>
          </w:p>
        </w:tc>
      </w:tr>
      <w:tr w:rsidR="006A4D99" w:rsidRPr="00C10052" w:rsidTr="005D2AEE">
        <w:trPr>
          <w:trHeight w:val="716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6A4D99" w:rsidRPr="00732CD2" w:rsidRDefault="006A4D99" w:rsidP="00F6767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F67675" w:rsidRDefault="006A4D99" w:rsidP="00F6767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67675">
              <w:rPr>
                <w:rFonts w:ascii="Cambria" w:hAnsi="Cambria"/>
                <w:b/>
                <w:sz w:val="16"/>
                <w:szCs w:val="16"/>
              </w:rPr>
              <w:t>3.Orta Asya Uygarlığı</w:t>
            </w:r>
          </w:p>
          <w:p w:rsidR="006A4D99" w:rsidRPr="00BB68F7" w:rsidRDefault="006A4D99" w:rsidP="00CA542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67675">
              <w:rPr>
                <w:rFonts w:ascii="Cambria" w:hAnsi="Cambria"/>
                <w:b/>
                <w:sz w:val="16"/>
                <w:szCs w:val="16"/>
              </w:rPr>
              <w:t>4.Mısrı Uygarlığı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5D255B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D81910">
        <w:trPr>
          <w:trHeight w:val="624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V. HAFTA</w:t>
            </w: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( 2</w:t>
            </w:r>
            <w:r>
              <w:rPr>
                <w:b/>
                <w:sz w:val="16"/>
                <w:szCs w:val="16"/>
              </w:rPr>
              <w:t>6</w:t>
            </w:r>
            <w:r w:rsidRPr="00C10052">
              <w:rPr>
                <w:b/>
                <w:sz w:val="16"/>
                <w:szCs w:val="16"/>
              </w:rPr>
              <w:t>– 30.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9913E6" w:rsidRDefault="006A4D99" w:rsidP="00AD0CE9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C10052" w:rsidRDefault="006A4D99" w:rsidP="00E0463C">
            <w:pPr>
              <w:pStyle w:val="Default"/>
              <w:rPr>
                <w:b/>
                <w:color w:val="FF0000"/>
                <w:sz w:val="18"/>
                <w:szCs w:val="18"/>
              </w:rPr>
            </w:pPr>
            <w:r w:rsidRPr="00545537">
              <w:rPr>
                <w:rFonts w:ascii="Cambria" w:hAnsi="Cambria"/>
                <w:sz w:val="16"/>
                <w:szCs w:val="16"/>
              </w:rPr>
              <w:t xml:space="preserve">3. Mezopotamya, Mısır, İran, Hint, Çin ve Doğu Akdeniz’de kurulan ilk uygarlıkların siyasi, sosyal, kültürel ve ekonomik yapıları ile bu uygarlıkların birbirleriyle etkileşimini kavrar. </w:t>
            </w:r>
          </w:p>
          <w:p w:rsidR="006A4D99" w:rsidRPr="00C10052" w:rsidRDefault="006A4D99" w:rsidP="00881A0D">
            <w:pPr>
              <w:spacing w:after="0" w:line="240" w:lineRule="auto"/>
              <w:rPr>
                <w:b/>
                <w:color w:val="FF0000"/>
                <w:sz w:val="18"/>
                <w:szCs w:val="18"/>
              </w:rPr>
            </w:pPr>
          </w:p>
          <w:p w:rsidR="006A4D99" w:rsidRPr="00C10052" w:rsidRDefault="006A4D99" w:rsidP="00881A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</w:tcPr>
          <w:p w:rsidR="006A4D99" w:rsidRPr="009913E6" w:rsidRDefault="006A4D99" w:rsidP="008407B6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F67675" w:rsidRDefault="006A4D99" w:rsidP="00232C2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67675">
              <w:rPr>
                <w:rFonts w:ascii="Cambria" w:hAnsi="Cambria"/>
                <w:b/>
                <w:sz w:val="16"/>
                <w:szCs w:val="16"/>
              </w:rPr>
              <w:t>5.İran Uygarlığı</w:t>
            </w:r>
          </w:p>
          <w:p w:rsidR="006A4D99" w:rsidRDefault="006A4D99" w:rsidP="00232C2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D0CE9">
              <w:rPr>
                <w:rFonts w:ascii="Cambria" w:hAnsi="Cambria"/>
                <w:b/>
                <w:sz w:val="16"/>
                <w:szCs w:val="16"/>
              </w:rPr>
              <w:t>6.Hint Uygarlığı</w:t>
            </w:r>
          </w:p>
          <w:p w:rsidR="006A4D99" w:rsidRDefault="006A4D99" w:rsidP="00D8191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D0CE9">
              <w:rPr>
                <w:rFonts w:ascii="Cambria" w:hAnsi="Cambria"/>
                <w:b/>
                <w:sz w:val="16"/>
                <w:szCs w:val="16"/>
              </w:rPr>
              <w:t>7.Çin Uygarlığı</w:t>
            </w:r>
          </w:p>
          <w:p w:rsidR="006A4D99" w:rsidRPr="00D81910" w:rsidRDefault="006A4D99" w:rsidP="00D81910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F33B5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F33B5" w:rsidRDefault="006A4D99" w:rsidP="008D6E65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F33B5">
              <w:rPr>
                <w:rFonts w:ascii="Cambria" w:hAnsi="Cambria"/>
                <w:b/>
                <w:sz w:val="16"/>
                <w:szCs w:val="16"/>
              </w:rPr>
              <w:t>Yazının Serüveni:</w:t>
            </w:r>
            <w:r w:rsidRPr="00EF33B5">
              <w:rPr>
                <w:rFonts w:ascii="Cambria" w:hAnsi="Cambria"/>
                <w:sz w:val="16"/>
                <w:szCs w:val="16"/>
              </w:rPr>
              <w:t xml:space="preserve"> Tarihsel süreçte yazının ve alfabenin bulunuşu, gelişmesi ve etkileri araştırılır. </w:t>
            </w:r>
          </w:p>
        </w:tc>
        <w:tc>
          <w:tcPr>
            <w:tcW w:w="2693" w:type="dxa"/>
            <w:vMerge w:val="restart"/>
          </w:tcPr>
          <w:p w:rsidR="006A4D99" w:rsidRPr="00EF33B5" w:rsidRDefault="006A4D99" w:rsidP="00CA5425">
            <w:pPr>
              <w:pStyle w:val="Default"/>
              <w:spacing w:before="8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D81910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D81910" w:rsidRDefault="006A4D99" w:rsidP="008D6E6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81910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D81910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81910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81910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D81910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D81910">
              <w:rPr>
                <w:rFonts w:ascii="Cambria" w:hAnsi="Cambria"/>
                <w:sz w:val="12"/>
                <w:szCs w:val="12"/>
              </w:rPr>
              <w:t>Ekrem Akurgal; Anadolu Uygarlıkları</w:t>
            </w:r>
            <w:r w:rsidRPr="00D81910">
              <w:rPr>
                <w:rFonts w:ascii="Cambria" w:hAnsi="Cambria"/>
                <w:sz w:val="12"/>
                <w:szCs w:val="12"/>
                <w:lang w:eastAsia="tr-TR"/>
              </w:rPr>
              <w:t xml:space="preserve"> </w:t>
            </w:r>
          </w:p>
          <w:p w:rsidR="006A4D99" w:rsidRPr="00D81910" w:rsidRDefault="006A4D99" w:rsidP="008D6E6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81910">
              <w:rPr>
                <w:rFonts w:ascii="Cambria" w:hAnsi="Cambria"/>
                <w:sz w:val="12"/>
                <w:szCs w:val="12"/>
              </w:rPr>
              <w:t>Firuzan Kınal; Eski Anadolu Tarihi</w:t>
            </w:r>
          </w:p>
        </w:tc>
      </w:tr>
      <w:tr w:rsidR="006A4D99" w:rsidRPr="00C10052" w:rsidTr="00D81910">
        <w:trPr>
          <w:trHeight w:val="890"/>
        </w:trPr>
        <w:tc>
          <w:tcPr>
            <w:tcW w:w="448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6A4D99" w:rsidRPr="001B4F8D" w:rsidRDefault="006A4D99" w:rsidP="00F67675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AD0CE9" w:rsidRDefault="006A4D99" w:rsidP="00F6767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D0CE9">
              <w:rPr>
                <w:rFonts w:ascii="Cambria" w:hAnsi="Cambria"/>
                <w:b/>
                <w:sz w:val="16"/>
                <w:szCs w:val="16"/>
              </w:rPr>
              <w:t>8.Doğu Akdeniz Uygarlığı</w:t>
            </w:r>
          </w:p>
          <w:p w:rsidR="006A4D99" w:rsidRPr="00AD0CE9" w:rsidRDefault="006A4D99" w:rsidP="00F6767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D0CE9">
              <w:rPr>
                <w:rFonts w:ascii="Cambria" w:hAnsi="Cambria"/>
                <w:sz w:val="16"/>
                <w:szCs w:val="16"/>
              </w:rPr>
              <w:t xml:space="preserve">  a.Fenikeliler</w:t>
            </w:r>
          </w:p>
          <w:p w:rsidR="006A4D99" w:rsidRPr="00C10052" w:rsidRDefault="006A4D99" w:rsidP="00F67675">
            <w:pPr>
              <w:spacing w:after="0" w:line="240" w:lineRule="auto"/>
              <w:rPr>
                <w:b/>
              </w:rPr>
            </w:pPr>
            <w:r w:rsidRPr="00AD0CE9">
              <w:rPr>
                <w:rFonts w:ascii="Cambria" w:hAnsi="Cambria"/>
                <w:sz w:val="16"/>
                <w:szCs w:val="16"/>
              </w:rPr>
              <w:t xml:space="preserve">  b.İbraniler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Default="006A4D99" w:rsidP="008E14EF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F41D93">
        <w:trPr>
          <w:trHeight w:val="830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 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 xml:space="preserve"> - 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4"/>
                <w:szCs w:val="14"/>
              </w:rPr>
              <w:t xml:space="preserve">. </w:t>
            </w:r>
            <w:r w:rsidRPr="00C10052">
              <w:rPr>
                <w:b/>
                <w:sz w:val="16"/>
                <w:szCs w:val="16"/>
              </w:rPr>
              <w:t>12,201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</w:p>
          <w:p w:rsidR="006A4D99" w:rsidRPr="00C10052" w:rsidRDefault="006A4D99" w:rsidP="00E0463C">
            <w:pPr>
              <w:spacing w:after="0" w:line="240" w:lineRule="auto"/>
            </w:pPr>
            <w:r w:rsidRPr="00C10052">
              <w:t xml:space="preserve"> 1</w:t>
            </w:r>
          </w:p>
        </w:tc>
        <w:tc>
          <w:tcPr>
            <w:tcW w:w="2835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8E14EF" w:rsidRDefault="006A4D99" w:rsidP="00F41D93">
            <w:pPr>
              <w:pStyle w:val="Default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  <w:r w:rsidRPr="008E14EF">
              <w:rPr>
                <w:rFonts w:ascii="Cambria" w:hAnsi="Cambria"/>
                <w:sz w:val="16"/>
                <w:szCs w:val="16"/>
              </w:rPr>
              <w:t xml:space="preserve">4. Anadolu’da yaşamış ilk uygarlıkların siyasi, sosyal, kültürel, ekonomik yapılarını ve çevre uygarlıklarla etkileşimini açıklar. </w:t>
            </w:r>
          </w:p>
          <w:p w:rsidR="006A4D99" w:rsidRPr="008E14EF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E0463C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8E14EF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E14EF">
              <w:rPr>
                <w:rFonts w:ascii="Cambria" w:hAnsi="Cambria"/>
                <w:b/>
                <w:sz w:val="16"/>
                <w:szCs w:val="16"/>
              </w:rPr>
              <w:t>9.Anadolu Uygarlığı</w:t>
            </w:r>
          </w:p>
          <w:p w:rsidR="006A4D99" w:rsidRPr="008E14E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E14EF">
              <w:rPr>
                <w:rFonts w:ascii="Cambria" w:hAnsi="Cambria"/>
                <w:sz w:val="16"/>
                <w:szCs w:val="16"/>
              </w:rPr>
              <w:t xml:space="preserve">  a.Hattiler</w:t>
            </w:r>
          </w:p>
          <w:p w:rsidR="006A4D99" w:rsidRPr="008E14E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E14EF">
              <w:rPr>
                <w:rFonts w:ascii="Cambria" w:hAnsi="Cambria"/>
                <w:sz w:val="16"/>
                <w:szCs w:val="16"/>
              </w:rPr>
              <w:t xml:space="preserve">  b.Hititler (MÖ.1700 – MÖ.700)</w:t>
            </w:r>
          </w:p>
          <w:p w:rsidR="006A4D99" w:rsidRPr="008E14E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E14EF">
              <w:rPr>
                <w:rFonts w:ascii="Cambria" w:hAnsi="Cambria"/>
                <w:sz w:val="16"/>
                <w:szCs w:val="16"/>
              </w:rPr>
              <w:t xml:space="preserve">  c.İyonyalılar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8E14EF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8E14EF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8E14EF" w:rsidRDefault="006A4D99" w:rsidP="00FB07C5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8E14EF">
              <w:rPr>
                <w:rFonts w:ascii="Cambria" w:hAnsi="Cambria"/>
                <w:b/>
                <w:sz w:val="16"/>
                <w:szCs w:val="16"/>
              </w:rPr>
              <w:t>Hititler:</w:t>
            </w:r>
            <w:r w:rsidRPr="008E14EF">
              <w:rPr>
                <w:rFonts w:ascii="Cambria" w:hAnsi="Cambria"/>
                <w:sz w:val="16"/>
                <w:szCs w:val="16"/>
              </w:rPr>
              <w:t xml:space="preserve"> Hititler’i anlatan belgesel izlenir. </w:t>
            </w:r>
          </w:p>
        </w:tc>
        <w:tc>
          <w:tcPr>
            <w:tcW w:w="2693" w:type="dxa"/>
            <w:vMerge w:val="restart"/>
          </w:tcPr>
          <w:p w:rsidR="006A4D99" w:rsidRDefault="006A4D99" w:rsidP="00D96452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Default="006A4D99" w:rsidP="00D96452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Default="006A4D99" w:rsidP="00D96452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D96452" w:rsidRDefault="006A4D99" w:rsidP="00D96452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8E14EF" w:rsidRDefault="006A4D99" w:rsidP="00881A0D">
            <w:pPr>
              <w:pStyle w:val="Default"/>
              <w:spacing w:before="80"/>
              <w:rPr>
                <w:rFonts w:ascii="Cambria" w:hAnsi="Cambria"/>
                <w:sz w:val="16"/>
                <w:szCs w:val="16"/>
              </w:rPr>
            </w:pPr>
            <w:r w:rsidRPr="008E14EF">
              <w:rPr>
                <w:rFonts w:ascii="Cambria" w:hAnsi="Cambria"/>
                <w:sz w:val="16"/>
                <w:szCs w:val="16"/>
              </w:rPr>
              <w:t xml:space="preserve">[!] Hatti, Hitit, İyon, Urartu, Frig, Lidya uygarlıkları kronolojik olarak işlenecektir. </w:t>
            </w:r>
          </w:p>
          <w:p w:rsidR="006A4D99" w:rsidRPr="008E14E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F41D9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F41D93" w:rsidRDefault="006A4D99" w:rsidP="00FB07C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1D93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F41D9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1D93">
              <w:rPr>
                <w:rFonts w:ascii="Cambria" w:hAnsi="Cambria"/>
                <w:sz w:val="12"/>
                <w:szCs w:val="12"/>
              </w:rPr>
              <w:t>*Milli Eğitim Bakanlığının önerdiği Ana Ders Kitabı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1D93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F41D93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F41D93">
              <w:rPr>
                <w:rFonts w:ascii="Cambria" w:hAnsi="Cambria"/>
                <w:sz w:val="12"/>
                <w:szCs w:val="12"/>
              </w:rPr>
              <w:t>Ekrem Akurgal; Anadolu Uygarlıkları</w:t>
            </w:r>
            <w:r w:rsidRPr="00F41D93">
              <w:rPr>
                <w:rFonts w:ascii="Cambria" w:hAnsi="Cambria"/>
                <w:sz w:val="12"/>
                <w:szCs w:val="12"/>
                <w:lang w:eastAsia="tr-TR"/>
              </w:rPr>
              <w:t xml:space="preserve"> </w:t>
            </w:r>
          </w:p>
          <w:p w:rsidR="006A4D99" w:rsidRPr="00F41D93" w:rsidRDefault="006A4D99" w:rsidP="00FB07C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1D93">
              <w:rPr>
                <w:rFonts w:ascii="Cambria" w:hAnsi="Cambria"/>
                <w:sz w:val="12"/>
                <w:szCs w:val="12"/>
              </w:rPr>
              <w:t>Firuzan Kınal; Eski Anadolu Tarihi</w:t>
            </w:r>
          </w:p>
        </w:tc>
      </w:tr>
      <w:tr w:rsidR="006A4D99" w:rsidRPr="00C10052" w:rsidTr="00F41D93">
        <w:trPr>
          <w:trHeight w:val="914"/>
        </w:trPr>
        <w:tc>
          <w:tcPr>
            <w:tcW w:w="448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881A0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119" w:type="dxa"/>
          </w:tcPr>
          <w:p w:rsidR="006A4D99" w:rsidRPr="00F41D93" w:rsidRDefault="006A4D99" w:rsidP="00C03F49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C03F49" w:rsidRDefault="006A4D99" w:rsidP="00C03F4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</w:t>
            </w:r>
            <w:r w:rsidRPr="00C03F49">
              <w:rPr>
                <w:rFonts w:ascii="Cambria" w:hAnsi="Cambria"/>
                <w:sz w:val="16"/>
                <w:szCs w:val="16"/>
              </w:rPr>
              <w:t>d.Urartular (MÖ.900 – MÖ.600)</w:t>
            </w:r>
          </w:p>
          <w:p w:rsidR="006A4D99" w:rsidRPr="00C03F49" w:rsidRDefault="006A4D99" w:rsidP="00C03F4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03F49">
              <w:rPr>
                <w:rFonts w:ascii="Cambria" w:hAnsi="Cambria"/>
                <w:sz w:val="16"/>
                <w:szCs w:val="16"/>
              </w:rPr>
              <w:t xml:space="preserve">  e.Frigyalılar (MÖ.800 – MÖ.676)</w:t>
            </w:r>
          </w:p>
          <w:p w:rsidR="006A4D99" w:rsidRDefault="006A4D99" w:rsidP="00FB07C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03F49">
              <w:rPr>
                <w:rFonts w:ascii="Cambria" w:hAnsi="Cambria"/>
                <w:sz w:val="16"/>
                <w:szCs w:val="16"/>
              </w:rPr>
              <w:t xml:space="preserve">  f.Lidyalılar (MÖ.687 – MÖ.546)</w:t>
            </w:r>
          </w:p>
          <w:p w:rsidR="006A4D99" w:rsidRPr="00FB07C5" w:rsidRDefault="006A4D99" w:rsidP="00FB07C5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Pr="00D96452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E40C7">
        <w:trPr>
          <w:trHeight w:val="1120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0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14</w:t>
            </w:r>
            <w:r w:rsidRPr="00C10052">
              <w:rPr>
                <w:b/>
                <w:sz w:val="16"/>
                <w:szCs w:val="16"/>
              </w:rPr>
              <w:t xml:space="preserve"> 12. 201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9B460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  <w:r w:rsidRPr="00C10052">
              <w:t xml:space="preserve"> 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9B4609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5. Ege ve Eski Yunan uygarlığının siyasi, sosyal, kültürel ve ekonomik yapılarını kavrar. </w:t>
            </w:r>
          </w:p>
          <w:p w:rsidR="006A4D99" w:rsidRPr="009B4609" w:rsidRDefault="006A4D99" w:rsidP="000D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Pr="000D5216" w:rsidRDefault="006A4D99" w:rsidP="000D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0D5216">
              <w:rPr>
                <w:rFonts w:ascii="Cambria" w:hAnsi="Cambria"/>
                <w:color w:val="000000"/>
                <w:sz w:val="16"/>
                <w:szCs w:val="16"/>
              </w:rPr>
              <w:t xml:space="preserve">6. Roma uygarlığının siyasi, sosyal, kültürel ve ekonomik yapılarını kavrar. </w:t>
            </w:r>
          </w:p>
          <w:p w:rsidR="006A4D99" w:rsidRPr="00AA558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AE40C7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AA558E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A558E">
              <w:rPr>
                <w:rFonts w:ascii="Cambria" w:hAnsi="Cambria"/>
                <w:b/>
                <w:sz w:val="16"/>
                <w:szCs w:val="16"/>
              </w:rPr>
              <w:t>10.Ege ve Yunan Uygarlığı</w:t>
            </w:r>
          </w:p>
          <w:p w:rsidR="006A4D99" w:rsidRPr="00AA558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  a.Girit (MÖ.3500 – MÖ.1200)</w:t>
            </w:r>
          </w:p>
          <w:p w:rsidR="006A4D99" w:rsidRPr="00AA558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  b.Miken (Aka) (MÖ.2000 – MÖ.1200)</w:t>
            </w:r>
          </w:p>
          <w:p w:rsidR="006A4D99" w:rsidRPr="00AA558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  c.Eski Yunan (MÖ.1200 – MÖ.337)</w:t>
            </w:r>
          </w:p>
          <w:p w:rsidR="006A4D99" w:rsidRPr="00AA558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  d.İskender İmparatorluğu </w:t>
            </w:r>
          </w:p>
          <w:p w:rsidR="006A4D99" w:rsidRDefault="006A4D99" w:rsidP="00AE40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    (MÖ.359 – MÖ.323)</w:t>
            </w:r>
          </w:p>
          <w:p w:rsidR="006A4D99" w:rsidRPr="00AE40C7" w:rsidRDefault="006A4D99" w:rsidP="00AE40C7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AA558E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b/>
                <w:sz w:val="16"/>
                <w:szCs w:val="16"/>
              </w:rPr>
              <w:t>Roma’da Yaşam:</w:t>
            </w:r>
            <w:r w:rsidRPr="00AA558E">
              <w:rPr>
                <w:rFonts w:ascii="Cambria" w:hAnsi="Cambria"/>
                <w:sz w:val="16"/>
                <w:szCs w:val="16"/>
              </w:rPr>
              <w:t xml:space="preserve"> Romalıların günlük yaşamlarıyla ilgili bir metin yazılır. </w:t>
            </w: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AA558E" w:rsidRDefault="006A4D99" w:rsidP="00881A0D">
            <w:pPr>
              <w:pStyle w:val="Default"/>
              <w:spacing w:before="80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[!]Makedonyalı İskender’in faaliyetlerine değinilecektir. </w:t>
            </w:r>
          </w:p>
          <w:p w:rsidR="006A4D99" w:rsidRPr="00AA558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 xml:space="preserve">[!] Roma devlet yapısı, Roma hukuku, Roma askerî teşkilatı ve mimarisi vurgulanacaktır. </w:t>
            </w:r>
          </w:p>
          <w:p w:rsidR="006A4D99" w:rsidRPr="00AA558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A558E">
              <w:rPr>
                <w:rFonts w:ascii="Cambria" w:hAnsi="Cambria"/>
                <w:sz w:val="16"/>
                <w:szCs w:val="16"/>
              </w:rPr>
              <w:t>[!] Roma İmparatorluğu’nun dağılışına, Doğu Roma (Bizans) İmparatorluğu’na kısaca değinilecektir.</w:t>
            </w:r>
          </w:p>
        </w:tc>
        <w:tc>
          <w:tcPr>
            <w:tcW w:w="992" w:type="dxa"/>
            <w:vMerge w:val="restart"/>
          </w:tcPr>
          <w:p w:rsidR="006A4D99" w:rsidRPr="00AE40C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AE40C7" w:rsidRDefault="006A4D99" w:rsidP="006B041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E40C7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AE40C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E40C7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E40C7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E40C7">
              <w:rPr>
                <w:rFonts w:ascii="Cambria" w:hAnsi="Cambria"/>
                <w:sz w:val="12"/>
                <w:szCs w:val="12"/>
              </w:rPr>
              <w:t>Arif Müfit Mansel;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E40C7">
              <w:rPr>
                <w:rFonts w:ascii="Cambria" w:hAnsi="Cambria"/>
                <w:sz w:val="12"/>
                <w:szCs w:val="12"/>
              </w:rPr>
              <w:t>Ege ve Yunan Tarihi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E40C7">
              <w:rPr>
                <w:rFonts w:ascii="Cambria" w:hAnsi="Cambria"/>
                <w:sz w:val="12"/>
                <w:szCs w:val="12"/>
              </w:rPr>
              <w:t xml:space="preserve">Halil Demircioğlu; </w:t>
            </w:r>
          </w:p>
          <w:p w:rsidR="006A4D99" w:rsidRPr="00AE40C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E40C7">
              <w:rPr>
                <w:rFonts w:ascii="Cambria" w:hAnsi="Cambria"/>
                <w:sz w:val="12"/>
                <w:szCs w:val="12"/>
              </w:rPr>
              <w:t>Roma Tarihi</w:t>
            </w:r>
          </w:p>
        </w:tc>
      </w:tr>
      <w:tr w:rsidR="006A4D99" w:rsidRPr="00C10052" w:rsidTr="00CA0341">
        <w:trPr>
          <w:trHeight w:val="557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9B460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Default="006A4D99" w:rsidP="000D5216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C10052" w:rsidRDefault="006A4D99" w:rsidP="006B041D">
            <w:pPr>
              <w:spacing w:after="0" w:line="240" w:lineRule="auto"/>
              <w:rPr>
                <w:b/>
              </w:rPr>
            </w:pPr>
            <w:r w:rsidRPr="000D5216">
              <w:rPr>
                <w:rFonts w:ascii="Cambria" w:hAnsi="Cambria"/>
                <w:b/>
                <w:sz w:val="16"/>
                <w:szCs w:val="16"/>
              </w:rPr>
              <w:t>11.Roma Uygarlığı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9E6878">
      <w:pPr>
        <w:spacing w:after="0" w:line="120" w:lineRule="auto"/>
        <w:rPr>
          <w:sz w:val="10"/>
          <w:szCs w:val="10"/>
        </w:rPr>
      </w:pPr>
    </w:p>
    <w:p w:rsidR="006A4D99" w:rsidRPr="0036011C" w:rsidRDefault="006A4D99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0D1175" w:rsidTr="00881A0D">
        <w:tc>
          <w:tcPr>
            <w:tcW w:w="16126" w:type="dxa"/>
            <w:shd w:val="clear" w:color="auto" w:fill="F79646"/>
          </w:tcPr>
          <w:p w:rsidR="006A4D99" w:rsidRPr="000D1175" w:rsidRDefault="006A4D99" w:rsidP="00881A0D">
            <w:pPr>
              <w:spacing w:after="0" w:line="240" w:lineRule="auto"/>
            </w:pPr>
            <w:r w:rsidRPr="000D1175">
              <w:rPr>
                <w:b/>
              </w:rPr>
              <w:t xml:space="preserve">                             3. ÜNİTE: İLK TÜRK DEVLETLERİ                                 KAZANIM SAYISI: 8                                  SÜRE/DERS SAATİ: 12                                ORANI (%): 18</w:t>
            </w:r>
          </w:p>
        </w:tc>
      </w:tr>
    </w:tbl>
    <w:p w:rsidR="006A4D99" w:rsidRDefault="006A4D99" w:rsidP="009E6878">
      <w:pPr>
        <w:spacing w:after="0" w:line="120" w:lineRule="auto"/>
        <w:rPr>
          <w:sz w:val="10"/>
          <w:szCs w:val="10"/>
        </w:rPr>
      </w:pPr>
    </w:p>
    <w:p w:rsidR="006A4D99" w:rsidRPr="0036011C" w:rsidRDefault="006A4D99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B57B96">
        <w:trPr>
          <w:trHeight w:val="870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4"/>
                <w:szCs w:val="14"/>
              </w:rPr>
              <w:t>(1</w:t>
            </w:r>
            <w:r>
              <w:rPr>
                <w:b/>
                <w:sz w:val="14"/>
                <w:szCs w:val="14"/>
              </w:rPr>
              <w:t>7</w:t>
            </w:r>
            <w:r w:rsidRPr="00C10052">
              <w:rPr>
                <w:b/>
                <w:sz w:val="14"/>
                <w:szCs w:val="14"/>
              </w:rPr>
              <w:t xml:space="preserve"> - 2</w:t>
            </w:r>
            <w:r>
              <w:rPr>
                <w:b/>
                <w:sz w:val="14"/>
                <w:szCs w:val="14"/>
              </w:rPr>
              <w:t>1</w:t>
            </w:r>
            <w:r w:rsidRPr="00C10052">
              <w:rPr>
                <w:b/>
                <w:sz w:val="14"/>
                <w:szCs w:val="14"/>
              </w:rPr>
              <w:t xml:space="preserve">. </w:t>
            </w:r>
            <w:r w:rsidRPr="00C10052">
              <w:rPr>
                <w:b/>
                <w:sz w:val="16"/>
                <w:szCs w:val="16"/>
              </w:rPr>
              <w:t>12,201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36011C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835" w:type="dxa"/>
          </w:tcPr>
          <w:p w:rsidR="006A4D99" w:rsidRPr="001D19E9" w:rsidRDefault="006A4D99" w:rsidP="00881A0D">
            <w:pPr>
              <w:pStyle w:val="Default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6A4D99" w:rsidRPr="004C7286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C7286">
              <w:rPr>
                <w:rFonts w:ascii="Cambria" w:hAnsi="Cambria"/>
                <w:b/>
                <w:bCs/>
                <w:sz w:val="16"/>
                <w:szCs w:val="16"/>
              </w:rPr>
              <w:t xml:space="preserve">Bu ünite ile öğrenciler; </w:t>
            </w:r>
          </w:p>
          <w:p w:rsidR="006A4D99" w:rsidRPr="001D19E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4C7286" w:rsidRDefault="006A4D99" w:rsidP="00B57B96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C7286">
              <w:rPr>
                <w:rFonts w:ascii="Cambria" w:hAnsi="Cambria"/>
                <w:sz w:val="16"/>
                <w:szCs w:val="16"/>
              </w:rPr>
              <w:t xml:space="preserve">1.Türk adının anlamını ve kökenini kavrar. </w:t>
            </w:r>
          </w:p>
        </w:tc>
        <w:tc>
          <w:tcPr>
            <w:tcW w:w="3119" w:type="dxa"/>
          </w:tcPr>
          <w:p w:rsidR="006A4D99" w:rsidRPr="00B57B96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4C7286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C7286">
              <w:rPr>
                <w:rFonts w:ascii="Cambria" w:hAnsi="Cambria"/>
                <w:b/>
                <w:sz w:val="16"/>
                <w:szCs w:val="16"/>
              </w:rPr>
              <w:t>1.KONU: TÜRKLERİN TARİH SAHNESİNE ÇIKIŞI</w:t>
            </w:r>
          </w:p>
          <w:p w:rsidR="006A4D99" w:rsidRPr="00B57B96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C7286">
              <w:rPr>
                <w:rFonts w:ascii="Cambria" w:hAnsi="Cambria"/>
                <w:b/>
                <w:sz w:val="16"/>
                <w:szCs w:val="16"/>
              </w:rPr>
              <w:t>1.Türk Adının Anlamı</w:t>
            </w:r>
          </w:p>
          <w:p w:rsidR="006A4D99" w:rsidRDefault="006A4D99" w:rsidP="00B57B96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C7286">
              <w:rPr>
                <w:rFonts w:ascii="Cambria" w:hAnsi="Cambria"/>
                <w:b/>
                <w:sz w:val="16"/>
                <w:szCs w:val="16"/>
              </w:rPr>
              <w:t>2.Türklerin İlk Ana Yurdu</w:t>
            </w:r>
          </w:p>
          <w:p w:rsidR="006A4D99" w:rsidRPr="00B57B96" w:rsidRDefault="006A4D99" w:rsidP="00B57B96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4C7286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4C7286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4C7286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4C7286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C7286">
              <w:rPr>
                <w:rFonts w:ascii="Cambria" w:hAnsi="Cambria"/>
                <w:b/>
                <w:sz w:val="16"/>
                <w:szCs w:val="16"/>
              </w:rPr>
              <w:t>Göç Yolları:</w:t>
            </w:r>
            <w:r w:rsidRPr="004C7286">
              <w:rPr>
                <w:rFonts w:ascii="Cambria" w:hAnsi="Cambria"/>
                <w:sz w:val="16"/>
                <w:szCs w:val="16"/>
              </w:rPr>
              <w:t xml:space="preserve"> Harita üzerinde Türklerin göç yolları ve göç ettikleri yerler incelenir. </w:t>
            </w:r>
          </w:p>
          <w:p w:rsidR="006A4D99" w:rsidRPr="004C7286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1D19E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4C7286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C7286">
              <w:rPr>
                <w:rFonts w:ascii="Cambria" w:hAnsi="Cambria"/>
                <w:sz w:val="16"/>
                <w:szCs w:val="16"/>
              </w:rPr>
              <w:t xml:space="preserve">[!] Atatürk’ün Türk milleti hakkındaki düşüncelerine değinilecektir. </w:t>
            </w:r>
          </w:p>
          <w:p w:rsidR="006A4D99" w:rsidRPr="004C7286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C7286">
              <w:rPr>
                <w:rFonts w:ascii="Cambria" w:hAnsi="Cambria"/>
                <w:sz w:val="16"/>
                <w:szCs w:val="16"/>
              </w:rPr>
              <w:t>[!] Orta Asya’nın coğrafi özellikleriyle ilk Türk göçleri ilişkilendirilecektir.</w:t>
            </w:r>
          </w:p>
        </w:tc>
        <w:tc>
          <w:tcPr>
            <w:tcW w:w="992" w:type="dxa"/>
            <w:vMerge w:val="restart"/>
          </w:tcPr>
          <w:p w:rsidR="006A4D99" w:rsidRPr="002A057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2A057F" w:rsidRDefault="006A4D99" w:rsidP="002A057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A057F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2A057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A057F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A057F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A057F">
              <w:rPr>
                <w:rFonts w:ascii="Cambria" w:hAnsi="Cambria"/>
                <w:sz w:val="12"/>
                <w:szCs w:val="12"/>
              </w:rPr>
              <w:t>İbrahim Kafesoğlu;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2A057F">
              <w:rPr>
                <w:rFonts w:ascii="Cambria" w:hAnsi="Cambria"/>
                <w:sz w:val="12"/>
                <w:szCs w:val="12"/>
              </w:rPr>
              <w:t>Türk Milli Kültürü</w:t>
            </w:r>
          </w:p>
          <w:p w:rsidR="006A4D99" w:rsidRPr="002A057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975D77">
        <w:trPr>
          <w:trHeight w:val="671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36011C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6A4D99" w:rsidRPr="001D19E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4C7286" w:rsidRDefault="006A4D99" w:rsidP="002A057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C7286">
              <w:rPr>
                <w:rFonts w:ascii="Cambria" w:hAnsi="Cambria"/>
                <w:sz w:val="16"/>
                <w:szCs w:val="16"/>
              </w:rPr>
              <w:t xml:space="preserve">2. Orta Asya’nın coğrafi özelliklerini tanır. </w:t>
            </w:r>
          </w:p>
        </w:tc>
        <w:tc>
          <w:tcPr>
            <w:tcW w:w="3119" w:type="dxa"/>
          </w:tcPr>
          <w:p w:rsidR="006A4D99" w:rsidRPr="001D19E9" w:rsidRDefault="006A4D99" w:rsidP="00881A0D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4C7286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C7286">
              <w:rPr>
                <w:rFonts w:ascii="Cambria" w:hAnsi="Cambria"/>
                <w:b/>
                <w:sz w:val="16"/>
                <w:szCs w:val="16"/>
              </w:rPr>
              <w:t>3.Orta Asya Türk Göçlerinin Sebepleri ve Sonuçları</w:t>
            </w:r>
          </w:p>
        </w:tc>
        <w:tc>
          <w:tcPr>
            <w:tcW w:w="3827" w:type="dxa"/>
            <w:vMerge/>
            <w:vAlign w:val="center"/>
          </w:tcPr>
          <w:p w:rsidR="006A4D99" w:rsidRPr="004C7286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4C7286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9E6878">
      <w:pPr>
        <w:spacing w:after="0" w:line="120" w:lineRule="auto"/>
      </w:pPr>
    </w:p>
    <w:p w:rsidR="006A4D99" w:rsidRDefault="006A4D99" w:rsidP="009E6878">
      <w:pPr>
        <w:spacing w:after="0"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7409E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A7409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A7409E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C22090" w:rsidRDefault="006A4D99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082203">
        <w:trPr>
          <w:trHeight w:val="910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IV. HAFTA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(2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28</w:t>
            </w:r>
            <w:r w:rsidRPr="00C10052">
              <w:rPr>
                <w:b/>
                <w:sz w:val="16"/>
                <w:szCs w:val="16"/>
              </w:rPr>
              <w:t>. 12.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6A4D99" w:rsidRPr="00975D77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123C6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23C6E">
              <w:rPr>
                <w:rFonts w:ascii="Cambria" w:hAnsi="Cambria"/>
                <w:sz w:val="16"/>
                <w:szCs w:val="16"/>
              </w:rPr>
              <w:t xml:space="preserve">3. Asya Hun Devleti’nin siyasi, sosyal, kültürel ve ekonomik yapısını değerlendirir. </w:t>
            </w:r>
          </w:p>
          <w:p w:rsidR="006A4D99" w:rsidRPr="00123C6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123C6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975D77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123C6E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23C6E">
              <w:rPr>
                <w:rFonts w:ascii="Cambria" w:hAnsi="Cambria"/>
                <w:b/>
                <w:sz w:val="16"/>
                <w:szCs w:val="16"/>
              </w:rPr>
              <w:t>2.KONU: ORTA ASYA’DA KURULAN İLK TÜRK DEVLETLERİ</w:t>
            </w:r>
          </w:p>
          <w:p w:rsidR="006A4D99" w:rsidRPr="00975D77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123C6E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23C6E">
              <w:rPr>
                <w:rFonts w:ascii="Cambria" w:hAnsi="Cambria"/>
                <w:b/>
                <w:sz w:val="16"/>
                <w:szCs w:val="16"/>
              </w:rPr>
              <w:t xml:space="preserve">1.Asya Hun Devleti </w:t>
            </w:r>
          </w:p>
          <w:p w:rsidR="006A4D99" w:rsidRPr="00082203" w:rsidRDefault="006A4D99" w:rsidP="00082203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  <w:r w:rsidRPr="00123C6E">
              <w:rPr>
                <w:rFonts w:ascii="Cambria" w:hAnsi="Cambria"/>
                <w:b/>
                <w:sz w:val="16"/>
                <w:szCs w:val="16"/>
              </w:rPr>
              <w:t>(Büyük Hun Devleti)</w:t>
            </w: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123C6E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123C6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23C6E">
              <w:rPr>
                <w:rFonts w:ascii="Cambria" w:hAnsi="Cambria"/>
                <w:b/>
                <w:sz w:val="16"/>
                <w:szCs w:val="16"/>
              </w:rPr>
              <w:t>Avrupa Şekilleniyor:</w:t>
            </w:r>
            <w:r w:rsidRPr="00123C6E">
              <w:rPr>
                <w:rFonts w:ascii="Cambria" w:hAnsi="Cambria"/>
                <w:sz w:val="16"/>
                <w:szCs w:val="16"/>
              </w:rPr>
              <w:t xml:space="preserve"> Kavimler Göçü sonrası Avrupa’nın siyasi yapısı harita üzerinde incelenir. </w:t>
            </w:r>
          </w:p>
          <w:p w:rsidR="006A4D99" w:rsidRPr="00123C6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D43993" w:rsidRDefault="006A4D99" w:rsidP="0091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2"/>
                <w:szCs w:val="12"/>
              </w:rPr>
            </w:pPr>
            <w:r w:rsidRPr="00D43993">
              <w:rPr>
                <w:rFonts w:ascii="Cambria" w:hAnsi="Cambria"/>
                <w:color w:val="000000"/>
                <w:sz w:val="12"/>
                <w:szCs w:val="12"/>
              </w:rPr>
              <w:t xml:space="preserve">[!] Ordu yapısı işlenirken ilk düzenli ordu ve “ordu-millet” anlayışına değinilecektir. </w:t>
            </w:r>
          </w:p>
          <w:p w:rsidR="006A4D99" w:rsidRPr="00D43993" w:rsidRDefault="006A4D99" w:rsidP="0091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2"/>
                <w:szCs w:val="12"/>
              </w:rPr>
            </w:pPr>
            <w:r w:rsidRPr="00D43993">
              <w:rPr>
                <w:rFonts w:ascii="Cambria" w:hAnsi="Cambria"/>
                <w:color w:val="000000"/>
                <w:sz w:val="12"/>
                <w:szCs w:val="12"/>
              </w:rPr>
              <w:t xml:space="preserve">[!] “Konar-göçerlik”, “yaylak” ve “kışlak” kavramları vurgulanacaktır. Günlük yaşamda atın önemine değinilecektir. </w:t>
            </w:r>
          </w:p>
          <w:p w:rsidR="006A4D99" w:rsidRPr="00D43993" w:rsidRDefault="006A4D99" w:rsidP="0091632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43993">
              <w:rPr>
                <w:rFonts w:ascii="Cambria" w:hAnsi="Cambria" w:cs="Cambria"/>
                <w:sz w:val="12"/>
                <w:szCs w:val="12"/>
              </w:rPr>
              <w:t>􀀆</w:t>
            </w:r>
            <w:r w:rsidRPr="00D43993">
              <w:rPr>
                <w:rFonts w:ascii="Cambria" w:hAnsi="Cambria"/>
                <w:sz w:val="12"/>
                <w:szCs w:val="12"/>
              </w:rPr>
              <w:t xml:space="preserve"> 1. ünitenin 8. kazanımıyla ilişkilendirilecektir. </w:t>
            </w:r>
          </w:p>
          <w:p w:rsidR="006A4D99" w:rsidRPr="00D43993" w:rsidRDefault="006A4D99" w:rsidP="0091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2"/>
                <w:szCs w:val="12"/>
              </w:rPr>
            </w:pPr>
            <w:r w:rsidRPr="00D43993">
              <w:rPr>
                <w:rFonts w:ascii="Cambria" w:hAnsi="Cambria"/>
                <w:color w:val="000000"/>
                <w:sz w:val="12"/>
                <w:szCs w:val="12"/>
              </w:rPr>
              <w:t xml:space="preserve">[!] Feodalitenin ortaya çıkması üzerinde durulacaktır. </w:t>
            </w:r>
          </w:p>
          <w:p w:rsidR="006A4D99" w:rsidRPr="00123C6E" w:rsidRDefault="006A4D99" w:rsidP="00916324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D43993">
              <w:rPr>
                <w:rFonts w:ascii="Cambria" w:hAnsi="Cambria" w:cs="Cambria"/>
                <w:color w:val="auto"/>
                <w:sz w:val="12"/>
                <w:szCs w:val="12"/>
              </w:rPr>
              <w:t>􀀆</w:t>
            </w:r>
            <w:r w:rsidRPr="00D43993">
              <w:rPr>
                <w:rFonts w:ascii="Cambria" w:hAnsi="Cambria"/>
                <w:color w:val="auto"/>
                <w:sz w:val="12"/>
                <w:szCs w:val="12"/>
              </w:rPr>
              <w:t xml:space="preserve"> 1. ünitenin 5. kazanımıyla ilişkilendirilecektir.</w:t>
            </w:r>
          </w:p>
        </w:tc>
        <w:tc>
          <w:tcPr>
            <w:tcW w:w="992" w:type="dxa"/>
            <w:vMerge w:val="restart"/>
          </w:tcPr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16324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916324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 xml:space="preserve">Bahaeddin Ögel;  </w:t>
            </w: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 xml:space="preserve">Hun İmparatorluğu, </w:t>
            </w: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Tarihi, C:I</w:t>
            </w: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İbrahim Kafesoğlu;</w:t>
            </w: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Türk Milli Kültürü</w:t>
            </w: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 xml:space="preserve">Bahaeddin Ögel; Türk Kültür Tarihine Giriş       </w:t>
            </w:r>
          </w:p>
          <w:p w:rsidR="006A4D99" w:rsidRPr="00916324" w:rsidRDefault="006A4D99" w:rsidP="002F183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Oktay Aslanapa; Türk Sanatı</w:t>
            </w:r>
            <w:r w:rsidRPr="00916324">
              <w:rPr>
                <w:rFonts w:ascii="Cambria" w:hAnsi="Cambria"/>
                <w:sz w:val="12"/>
                <w:szCs w:val="12"/>
              </w:rPr>
              <w:t xml:space="preserve">  </w:t>
            </w:r>
          </w:p>
        </w:tc>
      </w:tr>
      <w:tr w:rsidR="006A4D99" w:rsidRPr="00C10052" w:rsidTr="00D43993">
        <w:trPr>
          <w:trHeight w:val="608"/>
        </w:trPr>
        <w:tc>
          <w:tcPr>
            <w:tcW w:w="448" w:type="dxa"/>
            <w:vMerge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6A4D99" w:rsidRPr="00082203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D43993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6A4D99" w:rsidRPr="0091698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91698C">
              <w:rPr>
                <w:rFonts w:ascii="Cambria" w:hAnsi="Cambria"/>
                <w:sz w:val="16"/>
                <w:szCs w:val="16"/>
              </w:rPr>
              <w:t xml:space="preserve">4. Kavimler Göçü ’nün sebep ve sonuçlarını siyasi, sosyal, kültürel ve ekonomik açılardan değerlendirir. </w:t>
            </w:r>
          </w:p>
          <w:p w:rsidR="006A4D99" w:rsidRPr="00874961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119" w:type="dxa"/>
          </w:tcPr>
          <w:p w:rsidR="006A4D99" w:rsidRPr="00082203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D43993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1698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1698C">
              <w:rPr>
                <w:rFonts w:ascii="Cambria" w:hAnsi="Cambria"/>
                <w:b/>
                <w:sz w:val="16"/>
                <w:szCs w:val="16"/>
              </w:rPr>
              <w:t>2.Kavimler Göçü ve Avrupa Hun Devleti</w:t>
            </w:r>
          </w:p>
          <w:p w:rsidR="006A4D99" w:rsidRPr="0091698C" w:rsidRDefault="006A4D99" w:rsidP="002F183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1698C">
              <w:rPr>
                <w:rFonts w:ascii="Cambria" w:hAnsi="Cambria"/>
                <w:sz w:val="16"/>
                <w:szCs w:val="16"/>
              </w:rPr>
              <w:t xml:space="preserve">  a. Kavimler Göçü</w:t>
            </w:r>
          </w:p>
        </w:tc>
        <w:tc>
          <w:tcPr>
            <w:tcW w:w="3827" w:type="dxa"/>
            <w:vMerge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  <w:vMerge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Pr="00C22090" w:rsidRDefault="006A4D99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186582">
        <w:trPr>
          <w:trHeight w:val="616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6A4D99" w:rsidRPr="00874961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874961">
              <w:rPr>
                <w:b/>
                <w:sz w:val="12"/>
                <w:szCs w:val="12"/>
              </w:rPr>
              <w:t>( 31.12.2012 - 01 – 04. 01. 2013)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186582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6A4D99" w:rsidRPr="00186582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B23DE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23DEC">
              <w:rPr>
                <w:rFonts w:ascii="Cambria" w:hAnsi="Cambria"/>
                <w:sz w:val="16"/>
                <w:szCs w:val="16"/>
              </w:rPr>
              <w:t xml:space="preserve">5. Avrupa Hun Devleti’nin siyasi faaliyetlerini ve Avrupa’ya etkilerini değerlendirir. </w:t>
            </w:r>
          </w:p>
          <w:p w:rsidR="006A4D99" w:rsidRPr="00B23DE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B23DE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23DEC">
              <w:rPr>
                <w:rFonts w:ascii="Cambria" w:hAnsi="Cambria"/>
                <w:sz w:val="16"/>
                <w:szCs w:val="16"/>
              </w:rPr>
              <w:t xml:space="preserve">6. Kök Türk Devleti’nin siyasi, sosyal, kültürel ve ekonomik yapısını açıklar. </w:t>
            </w: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B23DE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186582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B23DE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B23DEC">
              <w:rPr>
                <w:rFonts w:ascii="Cambria" w:hAnsi="Cambria"/>
                <w:sz w:val="16"/>
                <w:szCs w:val="16"/>
              </w:rPr>
              <w:t>b.Avrupa Hun Devleti</w:t>
            </w:r>
          </w:p>
        </w:tc>
        <w:tc>
          <w:tcPr>
            <w:tcW w:w="3827" w:type="dxa"/>
            <w:vMerge w:val="restart"/>
          </w:tcPr>
          <w:p w:rsidR="006A4D99" w:rsidRPr="00B23DEC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B23DEC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B23DE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23DEC">
              <w:rPr>
                <w:rFonts w:ascii="Cambria" w:hAnsi="Cambria"/>
                <w:b/>
                <w:sz w:val="16"/>
                <w:szCs w:val="16"/>
              </w:rPr>
              <w:t>Atilla:</w:t>
            </w:r>
            <w:r w:rsidRPr="00B23DEC">
              <w:rPr>
                <w:rFonts w:ascii="Cambria" w:hAnsi="Cambria"/>
                <w:sz w:val="16"/>
                <w:szCs w:val="16"/>
              </w:rPr>
              <w:t xml:space="preserve"> Atilla’nın faaliyetlerine ilişkin araştırma yapılır. </w:t>
            </w:r>
          </w:p>
          <w:p w:rsidR="006A4D99" w:rsidRPr="00B23DEC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B23DE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B23DEC" w:rsidRDefault="006A4D99" w:rsidP="00881A0D">
            <w:pPr>
              <w:pStyle w:val="Default"/>
              <w:spacing w:before="80"/>
              <w:rPr>
                <w:rFonts w:ascii="Cambria" w:hAnsi="Cambria"/>
                <w:sz w:val="16"/>
                <w:szCs w:val="16"/>
              </w:rPr>
            </w:pPr>
            <w:r w:rsidRPr="00B23DEC">
              <w:rPr>
                <w:rFonts w:ascii="Cambria" w:hAnsi="Cambria"/>
                <w:sz w:val="16"/>
                <w:szCs w:val="16"/>
              </w:rPr>
              <w:t xml:space="preserve">[!] Feodalitenin ortaya çıkması üzerinde durulacaktır. </w:t>
            </w:r>
          </w:p>
          <w:p w:rsidR="006A4D99" w:rsidRDefault="006A4D99" w:rsidP="00881A0D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6A4D99" w:rsidRPr="00B23DE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23DEC">
              <w:rPr>
                <w:rFonts w:ascii="Cambria" w:hAnsi="Cambria" w:cs="Cambria"/>
                <w:sz w:val="16"/>
                <w:szCs w:val="16"/>
              </w:rPr>
              <w:t>􀀆</w:t>
            </w:r>
            <w:r w:rsidRPr="00B23DEC">
              <w:rPr>
                <w:rFonts w:ascii="Cambria" w:hAnsi="Cambria"/>
                <w:sz w:val="16"/>
                <w:szCs w:val="16"/>
              </w:rPr>
              <w:t xml:space="preserve"> 1. ünitenin 5. kazanımıyla ilişkilendirilecektir. </w:t>
            </w:r>
          </w:p>
          <w:p w:rsidR="006A4D99" w:rsidRPr="00B23DE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186582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186582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186582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186582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186582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186582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186582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186582" w:rsidRDefault="006A4D99" w:rsidP="003C2D2A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186582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 xml:space="preserve">Bahaeddin Ögel;  </w:t>
            </w:r>
          </w:p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 xml:space="preserve">Hun İmparatorluğu, </w:t>
            </w:r>
          </w:p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Tarihi, C:I</w:t>
            </w:r>
          </w:p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İbrahim Kafesoğlu;</w:t>
            </w:r>
          </w:p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Türk Milli Kültürü</w:t>
            </w:r>
          </w:p>
          <w:p w:rsidR="006A4D99" w:rsidRPr="00D43993" w:rsidRDefault="006A4D99" w:rsidP="00874961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 xml:space="preserve">Bahaeddin Ögel; Türk Kültür Tarihine Giriş       </w:t>
            </w:r>
          </w:p>
          <w:p w:rsidR="006A4D99" w:rsidRPr="00186582" w:rsidRDefault="006A4D99" w:rsidP="0087496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43993">
              <w:rPr>
                <w:rFonts w:ascii="Cambria" w:hAnsi="Cambria"/>
                <w:sz w:val="11"/>
                <w:szCs w:val="11"/>
              </w:rPr>
              <w:t>Oktay Aslanapa; Türk Sanatı</w:t>
            </w:r>
            <w:r w:rsidRPr="00916324">
              <w:rPr>
                <w:rFonts w:ascii="Cambria" w:hAnsi="Cambria"/>
                <w:sz w:val="12"/>
                <w:szCs w:val="12"/>
              </w:rPr>
              <w:t xml:space="preserve">  </w:t>
            </w:r>
          </w:p>
        </w:tc>
      </w:tr>
      <w:tr w:rsidR="006A4D99" w:rsidRPr="00C10052" w:rsidTr="00874961">
        <w:trPr>
          <w:trHeight w:val="1169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119" w:type="dxa"/>
          </w:tcPr>
          <w:p w:rsidR="006A4D99" w:rsidRDefault="006A4D99" w:rsidP="00DE3114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6A4D99" w:rsidRPr="00DE3114" w:rsidRDefault="006A4D99" w:rsidP="00DE311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DE3114">
              <w:rPr>
                <w:b/>
                <w:sz w:val="16"/>
                <w:szCs w:val="16"/>
              </w:rPr>
              <w:t>3.Kök Türk Devleti</w:t>
            </w:r>
          </w:p>
          <w:p w:rsidR="006A4D99" w:rsidRPr="00C10052" w:rsidRDefault="006A4D99" w:rsidP="003C2D2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E3114">
              <w:rPr>
                <w:sz w:val="16"/>
                <w:szCs w:val="16"/>
              </w:rPr>
              <w:t xml:space="preserve"> a.I.Kök Türk Devleti (552 – 659)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Pr="000B77D6" w:rsidRDefault="006A4D99" w:rsidP="003B7617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0E1504">
        <w:trPr>
          <w:trHeight w:val="1104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6"/>
                <w:szCs w:val="16"/>
              </w:rPr>
              <w:t>- 1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>. 01,201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4F06A1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835" w:type="dxa"/>
          </w:tcPr>
          <w:p w:rsidR="006A4D99" w:rsidRPr="004F06A1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151ED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51ED1">
              <w:rPr>
                <w:rFonts w:ascii="Cambria" w:hAnsi="Cambria"/>
                <w:sz w:val="16"/>
                <w:szCs w:val="16"/>
              </w:rPr>
              <w:t xml:space="preserve">6. Kök Türk Devleti’nin siyasi, sosyal, kültürel ve ekonomik yapısını açıklar. </w:t>
            </w:r>
          </w:p>
          <w:p w:rsidR="006A4D99" w:rsidRPr="00151ED1" w:rsidRDefault="006A4D99" w:rsidP="00881A0D">
            <w:pPr>
              <w:pStyle w:val="Default"/>
              <w:rPr>
                <w:rFonts w:ascii="Cambria" w:hAnsi="Cambria"/>
                <w:color w:val="auto"/>
                <w:sz w:val="16"/>
                <w:szCs w:val="16"/>
              </w:rPr>
            </w:pPr>
          </w:p>
          <w:p w:rsidR="006A4D99" w:rsidRPr="00151ED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4F06A1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4F06A1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151ED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51ED1">
              <w:rPr>
                <w:rFonts w:ascii="Cambria" w:hAnsi="Cambria"/>
                <w:sz w:val="16"/>
                <w:szCs w:val="16"/>
              </w:rPr>
              <w:t xml:space="preserve">b.II.Kök Türk (Kutluk) Devleti </w:t>
            </w:r>
          </w:p>
          <w:p w:rsidR="006A4D99" w:rsidRPr="00151ED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51ED1">
              <w:rPr>
                <w:rFonts w:ascii="Cambria" w:hAnsi="Cambria"/>
                <w:sz w:val="16"/>
                <w:szCs w:val="16"/>
              </w:rPr>
              <w:t>(682 – 744)</w:t>
            </w:r>
          </w:p>
          <w:p w:rsidR="006A4D99" w:rsidRPr="00151ED1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6A4D99" w:rsidRPr="004F06A1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151ED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151ED1">
              <w:rPr>
                <w:rFonts w:ascii="Cambria" w:hAnsi="Cambria"/>
                <w:b/>
                <w:sz w:val="16"/>
                <w:szCs w:val="16"/>
              </w:rPr>
              <w:t>Orhun Yazıtları:</w:t>
            </w:r>
            <w:r w:rsidRPr="00151ED1">
              <w:rPr>
                <w:rFonts w:ascii="Cambria" w:hAnsi="Cambria"/>
                <w:sz w:val="16"/>
                <w:szCs w:val="16"/>
              </w:rPr>
              <w:t xml:space="preserve"> Seçilen metinlerden yararlanılarak Türk devlet yapısı, yöneticilerin halka karşı sorumlulukları vs. içerik analiziyle incelenir. </w:t>
            </w:r>
          </w:p>
          <w:p w:rsidR="006A4D99" w:rsidRPr="00151ED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</w:tcPr>
          <w:p w:rsidR="006A4D99" w:rsidRPr="004F06A1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4F06A1">
              <w:rPr>
                <w:rFonts w:ascii="Cambria" w:hAnsi="Cambria"/>
                <w:sz w:val="14"/>
                <w:szCs w:val="14"/>
              </w:rPr>
              <w:t>[!]Orhun Yazıtları’nın tarihsel önemi vurgulanacaktır.</w:t>
            </w:r>
          </w:p>
          <w:p w:rsidR="006A4D99" w:rsidRPr="004F06A1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4F06A1">
              <w:rPr>
                <w:rFonts w:ascii="Cambria" w:hAnsi="Cambria"/>
                <w:sz w:val="14"/>
                <w:szCs w:val="14"/>
              </w:rPr>
              <w:t>[!]Kök Türk Devleti’nin diğer devletlerle olan ilişkilerinde Türkistan’dan geçen ticaret yollarının etkileri vurgulanacaktır.</w:t>
            </w:r>
          </w:p>
          <w:p w:rsidR="006A4D99" w:rsidRPr="00151ED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F06A1">
              <w:rPr>
                <w:rFonts w:ascii="Cambria" w:hAnsi="Cambria"/>
                <w:sz w:val="14"/>
                <w:szCs w:val="14"/>
              </w:rPr>
              <w:t>[!] Türk toplumunda kadının konumuna değinilecektir.</w:t>
            </w:r>
          </w:p>
        </w:tc>
        <w:tc>
          <w:tcPr>
            <w:tcW w:w="992" w:type="dxa"/>
            <w:vMerge w:val="restart"/>
          </w:tcPr>
          <w:p w:rsidR="006A4D99" w:rsidRPr="000E150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0E1504" w:rsidRDefault="006A4D99" w:rsidP="00151ED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E1504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 xml:space="preserve">Bahaeddin Ögel;  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 xml:space="preserve">Hun İmparatorluğu, 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>Tarihi, C:I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>İbrahim Kafesoğlu;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>Türk Milli Kültürü</w:t>
            </w:r>
          </w:p>
          <w:p w:rsidR="006A4D99" w:rsidRPr="000E1504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 xml:space="preserve">Bahaeddin Ögel; Türk Kültür Tarihine Giriş       </w:t>
            </w:r>
          </w:p>
          <w:p w:rsidR="006A4D99" w:rsidRPr="000E1504" w:rsidRDefault="006A4D99" w:rsidP="00151ED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E1504">
              <w:rPr>
                <w:rFonts w:ascii="Cambria" w:hAnsi="Cambria"/>
                <w:sz w:val="11"/>
                <w:szCs w:val="11"/>
              </w:rPr>
              <w:t>Oktay Aslanapa; Türk Sanatı</w:t>
            </w:r>
            <w:r w:rsidRPr="000E1504">
              <w:rPr>
                <w:rFonts w:ascii="Cambria" w:hAnsi="Cambria"/>
                <w:sz w:val="12"/>
                <w:szCs w:val="12"/>
              </w:rPr>
              <w:t xml:space="preserve">  </w:t>
            </w:r>
          </w:p>
        </w:tc>
      </w:tr>
      <w:tr w:rsidR="006A4D99" w:rsidRPr="00C10052" w:rsidTr="0053534D">
        <w:trPr>
          <w:trHeight w:val="794"/>
        </w:trPr>
        <w:tc>
          <w:tcPr>
            <w:tcW w:w="448" w:type="dxa"/>
            <w:vMerge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6A4D99" w:rsidRPr="000E1504" w:rsidRDefault="006A4D99" w:rsidP="00D97636">
            <w:pPr>
              <w:tabs>
                <w:tab w:val="left" w:pos="2040"/>
              </w:tabs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0E1504">
              <w:rPr>
                <w:rFonts w:ascii="Cambria" w:hAnsi="Cambria"/>
                <w:b/>
                <w:bCs/>
                <w:sz w:val="14"/>
                <w:szCs w:val="14"/>
              </w:rPr>
              <w:t xml:space="preserve">Hedefler:  </w:t>
            </w:r>
            <w:r w:rsidRPr="000E1504">
              <w:rPr>
                <w:rFonts w:ascii="Cambria" w:hAnsi="Cambria"/>
                <w:sz w:val="14"/>
                <w:szCs w:val="14"/>
              </w:rPr>
              <w:t>Öğrenci başarısını yazılı yoklama yoluyla değerlendirmek.</w:t>
            </w:r>
          </w:p>
          <w:p w:rsidR="006A4D99" w:rsidRPr="00C10052" w:rsidRDefault="006A4D99" w:rsidP="00D97636">
            <w:pPr>
              <w:autoSpaceDE w:val="0"/>
              <w:autoSpaceDN w:val="0"/>
              <w:adjustRightInd w:val="0"/>
              <w:spacing w:after="0" w:line="240" w:lineRule="auto"/>
            </w:pPr>
            <w:r w:rsidRPr="000E1504">
              <w:rPr>
                <w:rFonts w:ascii="Cambria" w:hAnsi="Cambria"/>
                <w:b/>
                <w:bCs/>
                <w:sz w:val="14"/>
                <w:szCs w:val="14"/>
              </w:rPr>
              <w:t>Davranışlar</w:t>
            </w:r>
            <w:r w:rsidRPr="000E1504">
              <w:rPr>
                <w:rFonts w:ascii="Cambria" w:hAnsi="Cambria"/>
                <w:sz w:val="14"/>
                <w:szCs w:val="14"/>
              </w:rPr>
              <w:t>:</w:t>
            </w:r>
            <w:r w:rsidRPr="000E1504">
              <w:rPr>
                <w:rFonts w:ascii="Cambria" w:hAnsi="Cambria"/>
                <w:b/>
                <w:bCs/>
                <w:sz w:val="14"/>
                <w:szCs w:val="14"/>
              </w:rPr>
              <w:t xml:space="preserve"> </w:t>
            </w:r>
            <w:r w:rsidRPr="000E1504">
              <w:rPr>
                <w:rFonts w:ascii="Cambria" w:hAnsi="Cambria"/>
                <w:bCs/>
                <w:sz w:val="14"/>
                <w:szCs w:val="14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6A4D99" w:rsidRPr="000E1504" w:rsidRDefault="006A4D99" w:rsidP="00C10052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  <w:p w:rsidR="006A4D99" w:rsidRPr="00C10052" w:rsidRDefault="006A4D99" w:rsidP="00C10052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C10052">
              <w:rPr>
                <w:b/>
                <w:color w:val="FF0000"/>
                <w:sz w:val="24"/>
                <w:szCs w:val="24"/>
              </w:rPr>
              <w:t>I. DÖNEM, II. YAZILI SINAVI</w:t>
            </w:r>
          </w:p>
          <w:p w:rsidR="006A4D99" w:rsidRPr="00C10052" w:rsidRDefault="006A4D99" w:rsidP="00C1005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</w:tcPr>
          <w:p w:rsidR="006A4D99" w:rsidRPr="00C10052" w:rsidRDefault="006A4D99" w:rsidP="00881A0D">
            <w:pPr>
              <w:pStyle w:val="Default"/>
            </w:pPr>
          </w:p>
        </w:tc>
        <w:tc>
          <w:tcPr>
            <w:tcW w:w="992" w:type="dxa"/>
            <w:vMerge/>
          </w:tcPr>
          <w:p w:rsidR="006A4D99" w:rsidRPr="00C10052" w:rsidRDefault="006A4D99" w:rsidP="00C10052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A4D99" w:rsidRPr="00C10052" w:rsidRDefault="006A4D99" w:rsidP="00C10052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</w:tbl>
    <w:p w:rsidR="006A4D99" w:rsidRPr="000B77D6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4517B9">
        <w:trPr>
          <w:trHeight w:val="538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18</w:t>
            </w:r>
            <w:r w:rsidRPr="00C10052">
              <w:rPr>
                <w:b/>
                <w:sz w:val="16"/>
                <w:szCs w:val="16"/>
              </w:rPr>
              <w:t>. 01.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4517B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4517B9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CF1C5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F1C5C">
              <w:rPr>
                <w:rFonts w:ascii="Cambria" w:hAnsi="Cambria"/>
                <w:sz w:val="16"/>
                <w:szCs w:val="16"/>
              </w:rPr>
              <w:t xml:space="preserve">7. Uygur Devleti’nin siyasi, sosyal, kültürel ve ekonomik yapısını açıklar. </w:t>
            </w:r>
          </w:p>
          <w:p w:rsidR="006A4D99" w:rsidRDefault="006A4D99" w:rsidP="00916D0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Default="006A4D99" w:rsidP="00916D0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Default="006A4D99" w:rsidP="00916D0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Default="006A4D99" w:rsidP="00916D0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Default="006A4D99" w:rsidP="00916D0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Pr="00575FE8" w:rsidRDefault="006A4D99" w:rsidP="00916D0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6"/>
                <w:szCs w:val="6"/>
              </w:rPr>
            </w:pPr>
          </w:p>
          <w:p w:rsidR="006A4D99" w:rsidRPr="00CF1C5C" w:rsidRDefault="006A4D99" w:rsidP="00575F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16D0F">
              <w:rPr>
                <w:rFonts w:ascii="Cambria" w:hAnsi="Cambria"/>
                <w:color w:val="000000"/>
                <w:sz w:val="16"/>
                <w:szCs w:val="16"/>
              </w:rPr>
              <w:t xml:space="preserve">8. Orta Asya ve Avrupa’da kurulan diğer Türk devlet ve topluluklarını tanır. </w:t>
            </w: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4517B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CF1C5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CF1C5C">
              <w:rPr>
                <w:rFonts w:ascii="Cambria" w:hAnsi="Cambria"/>
                <w:b/>
                <w:sz w:val="16"/>
                <w:szCs w:val="16"/>
              </w:rPr>
              <w:t>4.Uygur Devleti (744 – 840)</w:t>
            </w:r>
          </w:p>
          <w:p w:rsidR="006A4D99" w:rsidRPr="00CF1C5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CF1C5C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CF1C5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F1C5C">
              <w:rPr>
                <w:rFonts w:ascii="Cambria" w:hAnsi="Cambria"/>
                <w:b/>
                <w:sz w:val="16"/>
                <w:szCs w:val="16"/>
              </w:rPr>
              <w:t>Kök Türkler-Uygurlar:</w:t>
            </w:r>
            <w:r w:rsidRPr="00CF1C5C">
              <w:rPr>
                <w:rFonts w:ascii="Cambria" w:hAnsi="Cambria"/>
                <w:sz w:val="16"/>
                <w:szCs w:val="16"/>
              </w:rPr>
              <w:t xml:space="preserve"> Kök Türk ve Uygur devletleri siyasi, sosyal, kültürel ve ekonomik yapıları açısından tablo hazırlanarak karşılaştırılır. </w:t>
            </w:r>
          </w:p>
          <w:p w:rsidR="006A4D99" w:rsidRPr="00CF1C5C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4864DB" w:rsidRDefault="006A4D99" w:rsidP="00862EF1">
            <w:pPr>
              <w:pStyle w:val="Default"/>
              <w:rPr>
                <w:rFonts w:ascii="Cambria" w:hAnsi="Cambria"/>
                <w:sz w:val="13"/>
                <w:szCs w:val="13"/>
              </w:rPr>
            </w:pPr>
            <w:r w:rsidRPr="004864DB">
              <w:rPr>
                <w:rFonts w:ascii="Cambria" w:hAnsi="Cambria"/>
                <w:sz w:val="13"/>
                <w:szCs w:val="13"/>
              </w:rPr>
              <w:t xml:space="preserve">[!] Dönemin eserlerinden yararlanılarak Uygurların bilim, kültür, sanat ve estetik anlayışına örnekler verilecektir. </w:t>
            </w:r>
          </w:p>
          <w:p w:rsidR="006A4D99" w:rsidRPr="004864DB" w:rsidRDefault="006A4D99" w:rsidP="00862EF1">
            <w:pPr>
              <w:pStyle w:val="Default"/>
              <w:rPr>
                <w:rFonts w:ascii="Cambria" w:hAnsi="Cambria"/>
                <w:sz w:val="13"/>
                <w:szCs w:val="13"/>
              </w:rPr>
            </w:pPr>
            <w:r w:rsidRPr="004864DB">
              <w:rPr>
                <w:rFonts w:ascii="Cambria" w:hAnsi="Cambria"/>
                <w:sz w:val="13"/>
                <w:szCs w:val="13"/>
              </w:rPr>
              <w:t xml:space="preserve">[!] Uygurların yerleşik hayata geçmeleri ve ticari ilişkilerinin Türk kültür hayatında meydana getirdiği değişim vurgulanacaktır. </w:t>
            </w:r>
          </w:p>
          <w:p w:rsidR="006A4D99" w:rsidRPr="004864DB" w:rsidRDefault="006A4D99" w:rsidP="00575FE8">
            <w:pPr>
              <w:pStyle w:val="Default"/>
              <w:rPr>
                <w:rFonts w:ascii="Cambria" w:hAnsi="Cambria"/>
                <w:sz w:val="13"/>
                <w:szCs w:val="13"/>
              </w:rPr>
            </w:pPr>
            <w:r w:rsidRPr="004864DB">
              <w:rPr>
                <w:rFonts w:ascii="Cambria" w:hAnsi="Cambria"/>
                <w:sz w:val="13"/>
                <w:szCs w:val="13"/>
              </w:rPr>
              <w:t xml:space="preserve">[!]Avarlar, Bulgarlar, Hazarlar, Macarlar, Peçenekler, Kıpçaklar (Kumanlar), Oğuzlar (Uzlar), Sabirler, Türgişler, Kırgızlar, Karluklar, Kimekler işlenecektir. </w:t>
            </w:r>
          </w:p>
        </w:tc>
        <w:tc>
          <w:tcPr>
            <w:tcW w:w="992" w:type="dxa"/>
            <w:vMerge w:val="restart"/>
          </w:tcPr>
          <w:p w:rsidR="006A4D99" w:rsidRPr="004517B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4517B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4517B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4517B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4517B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4517B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4517B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4517B9" w:rsidRDefault="006A4D99" w:rsidP="00575FE8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517B9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 xml:space="preserve">Bahaeddin Ögel;  </w:t>
            </w:r>
          </w:p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 xml:space="preserve">Hun İmparatorluğu, </w:t>
            </w:r>
          </w:p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>Tarihi, C:I</w:t>
            </w:r>
          </w:p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>İbrahim Kafesoğlu;</w:t>
            </w:r>
          </w:p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>Türk Milli Kültürü</w:t>
            </w:r>
          </w:p>
          <w:p w:rsidR="006A4D99" w:rsidRPr="00F32661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 xml:space="preserve">Bahaeddin Ögel; Türk Kültür Tarihine Giriş       </w:t>
            </w:r>
          </w:p>
          <w:p w:rsidR="006A4D99" w:rsidRPr="004517B9" w:rsidRDefault="006A4D99" w:rsidP="00575FE8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32661">
              <w:rPr>
                <w:rFonts w:ascii="Cambria" w:hAnsi="Cambria"/>
                <w:sz w:val="11"/>
                <w:szCs w:val="11"/>
              </w:rPr>
              <w:t>Oktay Aslanapa</w:t>
            </w:r>
            <w:r w:rsidRPr="004517B9">
              <w:rPr>
                <w:rFonts w:ascii="Cambria" w:hAnsi="Cambria"/>
                <w:sz w:val="12"/>
                <w:szCs w:val="12"/>
              </w:rPr>
              <w:t xml:space="preserve">; Türk Sanatı  </w:t>
            </w:r>
          </w:p>
        </w:tc>
      </w:tr>
      <w:tr w:rsidR="006A4D99" w:rsidRPr="00C10052" w:rsidTr="00575FE8">
        <w:trPr>
          <w:trHeight w:val="1255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575FE8" w:rsidRDefault="006A4D99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916D0F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Default="006A4D99" w:rsidP="00916D0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575FE8" w:rsidRDefault="006A4D99" w:rsidP="00916D0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16D0F" w:rsidRDefault="006A4D99" w:rsidP="00916D0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16D0F">
              <w:rPr>
                <w:rFonts w:ascii="Cambria" w:hAnsi="Cambria"/>
                <w:b/>
                <w:sz w:val="16"/>
                <w:szCs w:val="16"/>
              </w:rPr>
              <w:t>3.KONU: DİĞER TÜRK DEVLETLERİ VE TOPLULUKLARI</w:t>
            </w:r>
          </w:p>
          <w:p w:rsidR="006A4D99" w:rsidRPr="00575FE8" w:rsidRDefault="006A4D99" w:rsidP="00916D0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16D0F" w:rsidRDefault="006A4D99" w:rsidP="00916D0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16D0F">
              <w:rPr>
                <w:rFonts w:ascii="Cambria" w:hAnsi="Cambria"/>
                <w:b/>
                <w:sz w:val="16"/>
                <w:szCs w:val="16"/>
              </w:rPr>
              <w:t xml:space="preserve">1.Avarlar   </w:t>
            </w:r>
          </w:p>
          <w:p w:rsidR="006A4D99" w:rsidRPr="00916D0F" w:rsidRDefault="006A4D99" w:rsidP="00916D0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16D0F">
              <w:rPr>
                <w:rFonts w:ascii="Cambria" w:hAnsi="Cambria"/>
                <w:b/>
                <w:sz w:val="16"/>
                <w:szCs w:val="16"/>
              </w:rPr>
              <w:t xml:space="preserve">2.Bulgarlar </w:t>
            </w:r>
          </w:p>
          <w:p w:rsidR="006A4D99" w:rsidRPr="00916D0F" w:rsidRDefault="006A4D99" w:rsidP="00575FE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16D0F">
              <w:rPr>
                <w:rFonts w:ascii="Cambria" w:hAnsi="Cambria"/>
                <w:b/>
                <w:sz w:val="16"/>
                <w:szCs w:val="16"/>
              </w:rPr>
              <w:t>3.Hazarlar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9E6878">
      <w:pPr>
        <w:spacing w:after="0" w:line="120" w:lineRule="auto"/>
        <w:rPr>
          <w:sz w:val="10"/>
          <w:szCs w:val="10"/>
        </w:rPr>
      </w:pPr>
    </w:p>
    <w:p w:rsidR="006A4D99" w:rsidRPr="0053534D" w:rsidRDefault="006A4D99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B03B61">
        <w:trPr>
          <w:trHeight w:val="764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21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25</w:t>
            </w:r>
            <w:r w:rsidRPr="00C10052">
              <w:rPr>
                <w:b/>
                <w:sz w:val="16"/>
                <w:szCs w:val="16"/>
              </w:rPr>
              <w:t>. 0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>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B03B61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B03B61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862EF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862EF1">
              <w:rPr>
                <w:rFonts w:ascii="Cambria" w:hAnsi="Cambria"/>
                <w:sz w:val="16"/>
                <w:szCs w:val="16"/>
              </w:rPr>
              <w:t xml:space="preserve">8. Orta Asya ve Avrupa’da kurulan diğer Türk devlet ve topluluklarını tanır. </w:t>
            </w:r>
          </w:p>
          <w:p w:rsidR="006A4D99" w:rsidRPr="00862EF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862EF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B03B61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862EF1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62EF1">
              <w:rPr>
                <w:rFonts w:ascii="Cambria" w:hAnsi="Cambria"/>
                <w:b/>
                <w:sz w:val="16"/>
                <w:szCs w:val="16"/>
              </w:rPr>
              <w:t xml:space="preserve">4.Macarlar   </w:t>
            </w:r>
          </w:p>
          <w:p w:rsidR="006A4D99" w:rsidRPr="00862EF1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62EF1">
              <w:rPr>
                <w:rFonts w:ascii="Cambria" w:hAnsi="Cambria"/>
                <w:b/>
                <w:sz w:val="16"/>
                <w:szCs w:val="16"/>
              </w:rPr>
              <w:t>5.Peçenekler</w:t>
            </w:r>
          </w:p>
          <w:p w:rsidR="006A4D99" w:rsidRPr="00862EF1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62EF1">
              <w:rPr>
                <w:rFonts w:ascii="Cambria" w:hAnsi="Cambria"/>
                <w:b/>
                <w:sz w:val="16"/>
                <w:szCs w:val="16"/>
              </w:rPr>
              <w:t>6.Kıpçaklar (Kumanlar)</w:t>
            </w:r>
          </w:p>
          <w:p w:rsidR="006A4D99" w:rsidRDefault="006A4D99" w:rsidP="00902A6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62EF1">
              <w:rPr>
                <w:rFonts w:ascii="Cambria" w:hAnsi="Cambria"/>
                <w:b/>
                <w:sz w:val="16"/>
                <w:szCs w:val="16"/>
              </w:rPr>
              <w:t xml:space="preserve">7.Oğuzlar (Uzlar)   </w:t>
            </w:r>
          </w:p>
          <w:p w:rsidR="006A4D99" w:rsidRPr="00B03B61" w:rsidRDefault="006A4D99" w:rsidP="00902A6C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862EF1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862EF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862EF1">
              <w:rPr>
                <w:rFonts w:ascii="Cambria" w:hAnsi="Cambria"/>
                <w:b/>
                <w:sz w:val="16"/>
                <w:szCs w:val="16"/>
              </w:rPr>
              <w:t>Avrupa’daki Türkler:</w:t>
            </w:r>
            <w:r w:rsidRPr="00862EF1">
              <w:rPr>
                <w:rFonts w:ascii="Cambria" w:hAnsi="Cambria"/>
                <w:sz w:val="16"/>
                <w:szCs w:val="16"/>
              </w:rPr>
              <w:t xml:space="preserve"> Orta Asya ve Avrupa’da kurulan devletlerle ilgili bilgi kartları hazırlanır. </w:t>
            </w:r>
          </w:p>
          <w:p w:rsidR="006A4D99" w:rsidRPr="00862EF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Default="006A4D99" w:rsidP="00881A0D">
            <w:pPr>
              <w:pStyle w:val="Default"/>
              <w:spacing w:before="80"/>
              <w:rPr>
                <w:rFonts w:ascii="Cambria" w:hAnsi="Cambria"/>
                <w:sz w:val="16"/>
                <w:szCs w:val="16"/>
              </w:rPr>
            </w:pPr>
          </w:p>
          <w:p w:rsidR="006A4D99" w:rsidRPr="00862EF1" w:rsidRDefault="006A4D99" w:rsidP="00881A0D">
            <w:pPr>
              <w:pStyle w:val="Default"/>
              <w:spacing w:before="80"/>
              <w:rPr>
                <w:rFonts w:ascii="Cambria" w:hAnsi="Cambria"/>
                <w:sz w:val="16"/>
                <w:szCs w:val="16"/>
              </w:rPr>
            </w:pPr>
            <w:r w:rsidRPr="00862EF1">
              <w:rPr>
                <w:rFonts w:ascii="Cambria" w:hAnsi="Cambria"/>
                <w:sz w:val="16"/>
                <w:szCs w:val="16"/>
              </w:rPr>
              <w:t xml:space="preserve">[!]Avarlar, Bulgarlar, Hazarlar, Macarlar, Peçenekler, Kıpçaklar (Kumanlar), Oğuzlar (Uzlar), Sabirler, Türgişler, Kırgızlar, Karluklar, Kimekler işlenecektir. </w:t>
            </w:r>
          </w:p>
          <w:p w:rsidR="006A4D99" w:rsidRPr="00862EF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26583F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26583F" w:rsidRDefault="006A4D99" w:rsidP="0067037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6583F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 xml:space="preserve">Bahaeddin Ögel;  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 xml:space="preserve">Hun İmparatorluğu, 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>Tarihi, C:I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>İbrahim Kafesoğlu;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>Türk Milli Kültürü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 xml:space="preserve">Bahaeddin Ögel; Türk Kültür Tarihine Giriş       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  <w:lang w:eastAsia="tr-TR"/>
              </w:rPr>
            </w:pPr>
            <w:r w:rsidRPr="0026583F">
              <w:rPr>
                <w:rFonts w:ascii="Cambria" w:hAnsi="Cambria"/>
                <w:sz w:val="11"/>
                <w:szCs w:val="11"/>
              </w:rPr>
              <w:t xml:space="preserve">Oktay Aslanapa; Türk Sanatı  </w:t>
            </w:r>
          </w:p>
          <w:p w:rsidR="006A4D99" w:rsidRPr="0026583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26583F">
        <w:trPr>
          <w:trHeight w:val="1003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902A6C" w:rsidRDefault="006A4D99" w:rsidP="00765CFD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765CFD" w:rsidRDefault="006A4D99" w:rsidP="00765C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65CFD">
              <w:rPr>
                <w:rFonts w:ascii="Cambria" w:hAnsi="Cambria"/>
                <w:b/>
                <w:sz w:val="16"/>
                <w:szCs w:val="16"/>
              </w:rPr>
              <w:t>8.Sabirler (Sibirler – Sabarlar)</w:t>
            </w:r>
          </w:p>
          <w:p w:rsidR="006A4D99" w:rsidRPr="00765CFD" w:rsidRDefault="006A4D99" w:rsidP="00765C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65CFD">
              <w:rPr>
                <w:rFonts w:ascii="Cambria" w:hAnsi="Cambria"/>
                <w:b/>
                <w:sz w:val="16"/>
                <w:szCs w:val="16"/>
              </w:rPr>
              <w:t>9.Başkırtlar (Başkurtlar)</w:t>
            </w:r>
          </w:p>
          <w:p w:rsidR="006A4D99" w:rsidRPr="00765CFD" w:rsidRDefault="006A4D99" w:rsidP="00765C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65CFD">
              <w:rPr>
                <w:rFonts w:ascii="Cambria" w:hAnsi="Cambria"/>
                <w:b/>
                <w:sz w:val="16"/>
                <w:szCs w:val="16"/>
              </w:rPr>
              <w:t>10.Türgeşler (Türgişler)</w:t>
            </w:r>
          </w:p>
          <w:p w:rsidR="006A4D99" w:rsidRDefault="006A4D99" w:rsidP="00765C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65CFD">
              <w:rPr>
                <w:rFonts w:ascii="Cambria" w:hAnsi="Cambria"/>
                <w:b/>
                <w:sz w:val="16"/>
                <w:szCs w:val="16"/>
              </w:rPr>
              <w:t>11.Kırgızlar    12.Karluklar     13.Kimekler</w:t>
            </w:r>
          </w:p>
          <w:p w:rsidR="006A4D99" w:rsidRPr="0026583F" w:rsidRDefault="006A4D99" w:rsidP="00765CFD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9E6878">
      <w:pPr>
        <w:spacing w:after="0"/>
        <w:rPr>
          <w:sz w:val="10"/>
          <w:szCs w:val="10"/>
        </w:rPr>
      </w:pPr>
    </w:p>
    <w:p w:rsidR="006A4D99" w:rsidRDefault="006A4D99" w:rsidP="009E6878">
      <w:pPr>
        <w:spacing w:after="0"/>
        <w:rPr>
          <w:sz w:val="10"/>
          <w:szCs w:val="10"/>
        </w:rPr>
      </w:pPr>
    </w:p>
    <w:p w:rsidR="006A4D99" w:rsidRPr="008A5F27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C10052" w:rsidTr="001E369A">
        <w:tc>
          <w:tcPr>
            <w:tcW w:w="16126" w:type="dxa"/>
            <w:shd w:val="clear" w:color="auto" w:fill="FFFF00"/>
          </w:tcPr>
          <w:p w:rsidR="006A4D99" w:rsidRPr="00C10052" w:rsidRDefault="006A4D99" w:rsidP="002F20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201</w:t>
            </w:r>
            <w:r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2</w:t>
            </w: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 xml:space="preserve"> – 201</w:t>
            </w:r>
            <w:r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3</w:t>
            </w: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 xml:space="preserve"> ÖĞRETİM YILI YARIYIL TATİLİ (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2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8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O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cak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201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3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– 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10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Ş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ubat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201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3</w:t>
            </w: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)</w:t>
            </w:r>
          </w:p>
        </w:tc>
      </w:tr>
    </w:tbl>
    <w:p w:rsidR="006A4D99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7409E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A7409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A7409E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8A5F27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0D1175" w:rsidTr="0067037B">
        <w:tc>
          <w:tcPr>
            <w:tcW w:w="16126" w:type="dxa"/>
            <w:shd w:val="clear" w:color="auto" w:fill="F79646"/>
          </w:tcPr>
          <w:p w:rsidR="006A4D99" w:rsidRPr="000D1175" w:rsidRDefault="006A4D99" w:rsidP="00881A0D">
            <w:pPr>
              <w:spacing w:after="0" w:line="240" w:lineRule="auto"/>
            </w:pPr>
            <w:r w:rsidRPr="000D1175">
              <w:rPr>
                <w:b/>
              </w:rPr>
              <w:t xml:space="preserve">                             4. ÜNİTE: İSLAM TARİHİ VE UYGARLIĞI (13.YÜZYILA KADAR)                          KAZANIM SAYISI: 7                SÜRE/DERS SAATİ: 10                   ORANI (%): 16</w:t>
            </w:r>
          </w:p>
        </w:tc>
      </w:tr>
    </w:tbl>
    <w:p w:rsidR="006A4D99" w:rsidRPr="008A5F27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5354A">
        <w:trPr>
          <w:trHeight w:val="1070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(1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 xml:space="preserve"> - 1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>. 02,201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CB10DB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CB10DB" w:rsidRDefault="006A4D99" w:rsidP="00881A0D">
            <w:pPr>
              <w:pStyle w:val="Default"/>
              <w:rPr>
                <w:rFonts w:ascii="Cambria" w:hAnsi="Cambria"/>
                <w:b/>
                <w:bCs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6A4D99" w:rsidRPr="004D510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D510E">
              <w:rPr>
                <w:rFonts w:ascii="Cambria" w:hAnsi="Cambria"/>
                <w:b/>
                <w:bCs/>
                <w:sz w:val="16"/>
                <w:szCs w:val="16"/>
              </w:rPr>
              <w:t xml:space="preserve">Bu ünite ile öğrenciler; </w:t>
            </w:r>
          </w:p>
          <w:p w:rsidR="006A4D99" w:rsidRPr="00CB10DB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4D510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D510E">
              <w:rPr>
                <w:rFonts w:ascii="Cambria" w:hAnsi="Cambria"/>
                <w:sz w:val="16"/>
                <w:szCs w:val="16"/>
              </w:rPr>
              <w:t>1. İslamiyetin doğuşu sırasında dünyanın ve Arap Yarımadasının genel durumunu açıklar.</w:t>
            </w:r>
          </w:p>
        </w:tc>
        <w:tc>
          <w:tcPr>
            <w:tcW w:w="3119" w:type="dxa"/>
          </w:tcPr>
          <w:p w:rsidR="006A4D99" w:rsidRPr="00CB10DB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4D510E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D510E">
              <w:rPr>
                <w:rFonts w:ascii="Cambria" w:hAnsi="Cambria"/>
                <w:b/>
                <w:sz w:val="16"/>
                <w:szCs w:val="16"/>
              </w:rPr>
              <w:t>1.KONU: İSLAMİYETİN DOĞUŞU VE İLK İSLAM DEVLETLERİ</w:t>
            </w:r>
          </w:p>
          <w:p w:rsidR="006A4D99" w:rsidRPr="004D510E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D510E">
              <w:rPr>
                <w:rFonts w:ascii="Cambria" w:hAnsi="Cambria"/>
                <w:b/>
                <w:sz w:val="16"/>
                <w:szCs w:val="16"/>
              </w:rPr>
              <w:t>1.İslamiyet Öncesi Dünyanın Genel Durumu</w:t>
            </w: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D510E">
              <w:rPr>
                <w:rFonts w:ascii="Cambria" w:hAnsi="Cambria"/>
                <w:sz w:val="16"/>
                <w:szCs w:val="16"/>
              </w:rPr>
              <w:t xml:space="preserve">   a.Avrupa        b.Afrika    c.Asya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4D510E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4D510E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4D510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D510E">
              <w:rPr>
                <w:rFonts w:ascii="Cambria" w:hAnsi="Cambria"/>
                <w:b/>
                <w:sz w:val="16"/>
                <w:szCs w:val="16"/>
              </w:rPr>
              <w:t>Tarih Şeridi:</w:t>
            </w:r>
            <w:r w:rsidRPr="004D510E">
              <w:rPr>
                <w:rFonts w:ascii="Cambria" w:hAnsi="Cambria"/>
                <w:sz w:val="16"/>
                <w:szCs w:val="16"/>
              </w:rPr>
              <w:t xml:space="preserve"> İslamiyetin doğuşu sırasında dünyada hakim olan siyasi oluşum ve inançlar hakkında toplanan bilgiler görsel materyaller kullanarak sunulur. </w:t>
            </w:r>
          </w:p>
          <w:p w:rsidR="006A4D99" w:rsidRPr="004D510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4D510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4D510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4D510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4D510E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4D510E">
              <w:rPr>
                <w:rFonts w:ascii="Cambria" w:hAnsi="Cambria"/>
                <w:sz w:val="16"/>
                <w:szCs w:val="16"/>
              </w:rPr>
              <w:t xml:space="preserve">[!] İslamiyetten önce Araplarla Türkler arasındaki ticari ilişkilere değinilecektir. </w:t>
            </w:r>
          </w:p>
          <w:p w:rsidR="006A4D99" w:rsidRPr="004D510E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5354A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Pr="00A5354A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5354A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5354A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A5354A" w:rsidRDefault="006A4D99" w:rsidP="00881A0D">
            <w:pPr>
              <w:spacing w:after="60" w:line="240" w:lineRule="auto"/>
              <w:rPr>
                <w:rFonts w:ascii="Cambria" w:hAnsi="Cambria"/>
                <w:sz w:val="12"/>
                <w:szCs w:val="12"/>
              </w:rPr>
            </w:pPr>
            <w:r w:rsidRPr="00A5354A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  <w:p w:rsidR="006A4D99" w:rsidRPr="00A5354A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786DAB">
        <w:trPr>
          <w:trHeight w:val="703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A5354A" w:rsidRDefault="006A4D99" w:rsidP="003C3C07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A5354A" w:rsidRDefault="006A4D99" w:rsidP="003C3C0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5354A">
              <w:rPr>
                <w:rFonts w:ascii="Cambria" w:hAnsi="Cambria"/>
                <w:sz w:val="16"/>
                <w:szCs w:val="16"/>
              </w:rPr>
              <w:t>d.Arap Yarımadası</w:t>
            </w:r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881A0D">
        <w:trPr>
          <w:trHeight w:val="1523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</w:t>
            </w:r>
            <w:r>
              <w:rPr>
                <w:rFonts w:cs="Calibri"/>
                <w:b/>
                <w:sz w:val="16"/>
                <w:szCs w:val="16"/>
              </w:rPr>
              <w:t>II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>18</w:t>
            </w:r>
            <w:r w:rsidRPr="00C10052">
              <w:rPr>
                <w:b/>
                <w:sz w:val="16"/>
                <w:szCs w:val="16"/>
              </w:rPr>
              <w:t xml:space="preserve"> - 2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. 02,201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10052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71FB9">
              <w:rPr>
                <w:rFonts w:ascii="Cambria" w:hAnsi="Cambria"/>
                <w:sz w:val="16"/>
                <w:szCs w:val="16"/>
              </w:rPr>
              <w:t xml:space="preserve">2. Hz. Muhammed’in hayatı ve faaliyetleri çerçevesinde İslamiyetin doğuşu ve yayılışını değerlendirir. 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E71FB9">
              <w:rPr>
                <w:rFonts w:ascii="Cambria" w:hAnsi="Cambria"/>
                <w:b/>
                <w:sz w:val="16"/>
                <w:szCs w:val="16"/>
              </w:rPr>
              <w:t>2.İslamiyetin Doğuşu ve Yayılışı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E71FB9">
              <w:rPr>
                <w:rFonts w:ascii="Cambria" w:hAnsi="Cambria"/>
                <w:b/>
                <w:sz w:val="16"/>
                <w:szCs w:val="16"/>
              </w:rPr>
              <w:t>a.Hz. Muhammed’in Peygamberlik Öncesi Hayatı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E71FB9">
              <w:rPr>
                <w:rFonts w:ascii="Cambria" w:hAnsi="Cambria"/>
                <w:b/>
                <w:sz w:val="16"/>
                <w:szCs w:val="16"/>
              </w:rPr>
              <w:t>b.Müslümanların Mekke’deki Faaliyetleri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E71FB9">
              <w:rPr>
                <w:rFonts w:ascii="Cambria" w:hAnsi="Cambria"/>
                <w:b/>
                <w:sz w:val="16"/>
                <w:szCs w:val="16"/>
              </w:rPr>
              <w:t>c.Hicret ve Medine İslam Devleti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71FB9">
              <w:rPr>
                <w:rFonts w:ascii="Cambria" w:hAnsi="Cambria"/>
                <w:sz w:val="16"/>
                <w:szCs w:val="16"/>
              </w:rPr>
              <w:t>Hz. Muhammed Dönemi (622-632):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71FB9">
              <w:rPr>
                <w:rFonts w:ascii="Cambria" w:hAnsi="Cambria"/>
                <w:sz w:val="16"/>
                <w:szCs w:val="16"/>
              </w:rPr>
              <w:t>Bedir Savaşı (624), Uhud Savaşı (625)</w:t>
            </w:r>
          </w:p>
          <w:p w:rsidR="006A4D99" w:rsidRPr="009A2D5C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E71FB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71FB9">
              <w:rPr>
                <w:rFonts w:ascii="Cambria" w:hAnsi="Cambria"/>
                <w:b/>
                <w:sz w:val="16"/>
                <w:szCs w:val="16"/>
              </w:rPr>
              <w:t>İslamiyet Yayılıyor:</w:t>
            </w:r>
            <w:r w:rsidRPr="00E71FB9">
              <w:rPr>
                <w:rFonts w:ascii="Cambria" w:hAnsi="Cambria"/>
                <w:sz w:val="16"/>
                <w:szCs w:val="16"/>
              </w:rPr>
              <w:t xml:space="preserve"> Sınıf dört gruba ayrılarak Bedir, Uhud, Hendek savaşları ve Hudeybiye Antlaşması ile ilgili araştırma yapılır. Araştırma sonuçları gruplar tarafından sunularak sınıf panosunda sergilenir. 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71FB9">
              <w:rPr>
                <w:rFonts w:ascii="Cambria" w:hAnsi="Cambria"/>
                <w:sz w:val="16"/>
                <w:szCs w:val="16"/>
              </w:rPr>
              <w:t xml:space="preserve">[!] Hicretle birlikte Medine’de İslam devletinin oluşumu ve kurumsallaşma süreci vurgulanacaktır. </w:t>
            </w:r>
          </w:p>
          <w:p w:rsidR="006A4D99" w:rsidRDefault="006A4D99" w:rsidP="00881A0D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6A4D99" w:rsidRPr="00E71FB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71FB9">
              <w:rPr>
                <w:rFonts w:ascii="Cambria" w:hAnsi="Cambria" w:cs="Cambria"/>
                <w:sz w:val="16"/>
                <w:szCs w:val="16"/>
              </w:rPr>
              <w:t>􀀆</w:t>
            </w:r>
            <w:r w:rsidRPr="00E71FB9">
              <w:rPr>
                <w:rFonts w:ascii="Cambria" w:hAnsi="Cambria" w:cs="Cambria"/>
                <w:sz w:val="16"/>
                <w:szCs w:val="16"/>
              </w:rPr>
              <w:t></w:t>
            </w:r>
            <w:r w:rsidRPr="00E71FB9">
              <w:rPr>
                <w:rFonts w:ascii="Cambria" w:hAnsi="Cambria"/>
                <w:sz w:val="16"/>
                <w:szCs w:val="16"/>
              </w:rPr>
              <w:t xml:space="preserve">1. ünitenin 2. kazanımıyla ilişkilendirilecektir. . </w:t>
            </w:r>
          </w:p>
          <w:p w:rsidR="006A4D99" w:rsidRPr="00E71FB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CC7EDD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C7EDD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9D154B">
              <w:rPr>
                <w:rFonts w:ascii="Cambria" w:hAnsi="Cambria"/>
                <w:sz w:val="14"/>
                <w:szCs w:val="14"/>
              </w:rPr>
              <w:t>Milli Eğitim Bakanlığının önerdiği Ana Ders Kitabı</w:t>
            </w:r>
          </w:p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9D154B">
              <w:rPr>
                <w:rFonts w:ascii="Cambria" w:hAnsi="Cambria"/>
                <w:sz w:val="14"/>
                <w:szCs w:val="14"/>
              </w:rPr>
              <w:t>Genel Tarih Atlası</w:t>
            </w:r>
          </w:p>
          <w:p w:rsidR="006A4D99" w:rsidRPr="009D154B" w:rsidRDefault="006A4D99" w:rsidP="00881A0D">
            <w:pPr>
              <w:spacing w:after="60" w:line="240" w:lineRule="auto"/>
              <w:rPr>
                <w:rFonts w:ascii="Cambria" w:hAnsi="Cambria"/>
                <w:sz w:val="14"/>
                <w:szCs w:val="14"/>
              </w:rPr>
            </w:pPr>
            <w:r w:rsidRPr="009D154B">
              <w:rPr>
                <w:rFonts w:ascii="Cambria" w:hAnsi="Cambria"/>
                <w:sz w:val="14"/>
                <w:szCs w:val="14"/>
              </w:rPr>
              <w:t>Doğuştan Günümüze Büyük İslam Tarihi</w:t>
            </w:r>
          </w:p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  <w:lang w:eastAsia="tr-TR"/>
              </w:rPr>
            </w:pPr>
          </w:p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</w:tc>
      </w:tr>
      <w:tr w:rsidR="006A4D99" w:rsidRPr="00C10052" w:rsidTr="00881A0D">
        <w:trPr>
          <w:trHeight w:val="1094"/>
        </w:trPr>
        <w:tc>
          <w:tcPr>
            <w:tcW w:w="448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9A2D5C" w:rsidRDefault="006A4D99" w:rsidP="004C7747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9A2D5C" w:rsidRDefault="006A4D99" w:rsidP="004C774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A2D5C">
              <w:rPr>
                <w:rFonts w:ascii="Cambria" w:hAnsi="Cambria"/>
                <w:sz w:val="16"/>
                <w:szCs w:val="16"/>
              </w:rPr>
              <w:t>Hendek Savaşı (627), Hudeybiye Barışı (628), Hayber’in Fethi (629), Mute Seferi (629), Mekke’nin Fethi (630), Huneyn Savaşı (630), Taif Seferi (630), Tebük Seferi (631), Veda Haccı ve Hz. Muhammed’in Vefatı(632)</w:t>
            </w:r>
          </w:p>
          <w:p w:rsidR="006A4D99" w:rsidRPr="009A2D5C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Pr="004C7747" w:rsidRDefault="006A4D99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9D154B">
        <w:trPr>
          <w:trHeight w:val="495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V. HAFTA</w:t>
            </w:r>
          </w:p>
          <w:p w:rsidR="006A4D99" w:rsidRPr="00FB5130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B5130">
              <w:rPr>
                <w:b/>
                <w:sz w:val="14"/>
                <w:szCs w:val="14"/>
              </w:rPr>
              <w:t>(25 - 28. 02,2013 – 1. 3. 2013)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9D154B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9F6C48">
              <w:rPr>
                <w:rFonts w:ascii="Cambria" w:hAnsi="Cambria"/>
                <w:sz w:val="16"/>
                <w:szCs w:val="16"/>
              </w:rPr>
              <w:t xml:space="preserve">3. Dört Halife Dönemindeki siyasi, sosyal, kültürel ve ekonomik gelişmeleri değerlendirir. </w:t>
            </w:r>
          </w:p>
          <w:p w:rsidR="006A4D99" w:rsidRPr="009F6C48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9F6C48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F6C48">
              <w:rPr>
                <w:rFonts w:ascii="Cambria" w:hAnsi="Cambria"/>
                <w:sz w:val="16"/>
                <w:szCs w:val="16"/>
              </w:rPr>
              <w:t>Hz. Ebu Bekir Dönemi (632 – 634)</w:t>
            </w:r>
          </w:p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F6C48">
              <w:rPr>
                <w:rFonts w:ascii="Cambria" w:hAnsi="Cambria"/>
                <w:sz w:val="16"/>
                <w:szCs w:val="16"/>
              </w:rPr>
              <w:t>Hz.Ömer Dönemi (634 – 644)</w:t>
            </w:r>
          </w:p>
          <w:p w:rsidR="006A4D99" w:rsidRPr="00D4378A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9D154B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9F6C48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9F6C48">
              <w:rPr>
                <w:rFonts w:ascii="Cambria" w:hAnsi="Cambria"/>
                <w:b/>
                <w:sz w:val="16"/>
                <w:szCs w:val="16"/>
              </w:rPr>
              <w:t>Dört Halife Dönemi:</w:t>
            </w:r>
            <w:r w:rsidRPr="009F6C48">
              <w:rPr>
                <w:rFonts w:ascii="Cambria" w:hAnsi="Cambria"/>
                <w:sz w:val="16"/>
                <w:szCs w:val="16"/>
              </w:rPr>
              <w:t xml:space="preserve"> Harita üzerinden Dört Halife Dönemindeki İslam fetihleri hakkında sunu hazırlanır. </w:t>
            </w: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9F6C4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9F6C48">
              <w:rPr>
                <w:rFonts w:ascii="Cambria" w:hAnsi="Cambria"/>
                <w:sz w:val="16"/>
                <w:szCs w:val="16"/>
              </w:rPr>
              <w:t xml:space="preserve">[!] Dört Halife Döneminde halifelerin bir tür seçimle işbaşına gelmesi vurgulanacaktır. </w:t>
            </w: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9F6C48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F6C48">
              <w:rPr>
                <w:rFonts w:ascii="Cambria" w:hAnsi="Cambria"/>
                <w:sz w:val="16"/>
                <w:szCs w:val="16"/>
              </w:rPr>
              <w:t>[!] Dört Halife Döneminde adaleti ve toplumsal düzeni sağlamaya yönelik uygulamalar da ele alınacaktır.</w:t>
            </w:r>
          </w:p>
        </w:tc>
        <w:tc>
          <w:tcPr>
            <w:tcW w:w="992" w:type="dxa"/>
            <w:vMerge w:val="restart"/>
          </w:tcPr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B513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Pr="00FB5130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B5130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B5130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FB5130" w:rsidRDefault="006A4D99" w:rsidP="00881A0D">
            <w:pPr>
              <w:spacing w:after="60" w:line="240" w:lineRule="auto"/>
              <w:rPr>
                <w:rFonts w:ascii="Cambria" w:hAnsi="Cambria"/>
                <w:sz w:val="12"/>
                <w:szCs w:val="12"/>
              </w:rPr>
            </w:pPr>
            <w:r w:rsidRPr="00FB5130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  <w:p w:rsidR="006A4D99" w:rsidRPr="00FB5130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B56794">
        <w:trPr>
          <w:trHeight w:val="1281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FB5130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FB5130" w:rsidRDefault="006A4D99" w:rsidP="009F6C48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D4378A" w:rsidRDefault="006A4D99" w:rsidP="009F6C48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9F6C48" w:rsidRDefault="006A4D99" w:rsidP="009F6C48">
            <w:pPr>
              <w:spacing w:after="0" w:line="240" w:lineRule="auto"/>
              <w:rPr>
                <w:sz w:val="16"/>
                <w:szCs w:val="16"/>
              </w:rPr>
            </w:pPr>
            <w:r w:rsidRPr="009F6C48">
              <w:rPr>
                <w:sz w:val="16"/>
                <w:szCs w:val="16"/>
              </w:rPr>
              <w:t>Hz. Osman Dönemi (644 – 656)</w:t>
            </w:r>
          </w:p>
          <w:p w:rsidR="006A4D99" w:rsidRPr="00FB5130" w:rsidRDefault="006A4D99" w:rsidP="009F6C48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9F6C48" w:rsidRDefault="006A4D99" w:rsidP="009F6C48">
            <w:pPr>
              <w:spacing w:after="0" w:line="240" w:lineRule="auto"/>
              <w:rPr>
                <w:sz w:val="16"/>
                <w:szCs w:val="16"/>
              </w:rPr>
            </w:pPr>
            <w:r w:rsidRPr="009F6C48">
              <w:rPr>
                <w:sz w:val="16"/>
                <w:szCs w:val="16"/>
              </w:rPr>
              <w:t>Hz. Ali Dönemi (656 – 661)</w:t>
            </w:r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F41F45">
      <w:pPr>
        <w:spacing w:after="0"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E97E3B">
        <w:trPr>
          <w:trHeight w:val="667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( 0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 xml:space="preserve"> – 0</w:t>
            </w:r>
            <w:r>
              <w:rPr>
                <w:b/>
                <w:sz w:val="16"/>
                <w:szCs w:val="16"/>
              </w:rPr>
              <w:t>8</w:t>
            </w:r>
            <w:r w:rsidRPr="00C10052">
              <w:rPr>
                <w:b/>
                <w:sz w:val="16"/>
                <w:szCs w:val="16"/>
              </w:rPr>
              <w:t>. 03.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D4378A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D4378A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B56794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56794">
              <w:rPr>
                <w:rFonts w:ascii="Cambria" w:hAnsi="Cambria"/>
                <w:sz w:val="16"/>
                <w:szCs w:val="16"/>
              </w:rPr>
              <w:t xml:space="preserve">4. Emevi Devleti dönemindeki siyasi, sosyal, kültürel ve ekonomik gelişmeleri değerlendirir. </w:t>
            </w:r>
          </w:p>
          <w:p w:rsidR="006A4D99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850E15" w:rsidRDefault="006A4D99" w:rsidP="00881A0D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850E15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850E15">
              <w:rPr>
                <w:rFonts w:ascii="Cambria" w:hAnsi="Cambria"/>
                <w:sz w:val="16"/>
                <w:szCs w:val="16"/>
              </w:rPr>
              <w:t xml:space="preserve">5. Endülüs Emevi Devleti’nin siyasi, sosyal, kültürel, ekonomik gelişmelerini ve diğer Avrupa devletleri ile olan etkileşimini kavrar. </w:t>
            </w:r>
          </w:p>
          <w:p w:rsidR="006A4D99" w:rsidRPr="00B56794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E97E3B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A355FB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B56794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B56794">
              <w:rPr>
                <w:rFonts w:ascii="Cambria" w:hAnsi="Cambria"/>
                <w:b/>
                <w:sz w:val="16"/>
                <w:szCs w:val="16"/>
              </w:rPr>
              <w:t>d.Emeviler Dönemi (661 – 750)</w:t>
            </w:r>
          </w:p>
        </w:tc>
        <w:tc>
          <w:tcPr>
            <w:tcW w:w="3827" w:type="dxa"/>
            <w:vMerge w:val="restart"/>
          </w:tcPr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B56794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B56794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56794">
              <w:rPr>
                <w:rFonts w:ascii="Cambria" w:hAnsi="Cambria"/>
                <w:b/>
                <w:sz w:val="16"/>
                <w:szCs w:val="16"/>
              </w:rPr>
              <w:t>Emevi Mimarisi:</w:t>
            </w:r>
            <w:r w:rsidRPr="00B56794">
              <w:rPr>
                <w:rFonts w:ascii="Cambria" w:hAnsi="Cambria"/>
                <w:sz w:val="16"/>
                <w:szCs w:val="16"/>
              </w:rPr>
              <w:t xml:space="preserve"> Emevi Dönemine ait mimarî eserlerin resimleri ve bu eserlere ilişkin kısa bilgi notlarından oluşan bir sınıf panosu hazırlanır. </w:t>
            </w:r>
          </w:p>
          <w:p w:rsidR="006A4D99" w:rsidRPr="00B56794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B56794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E97E3B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B56794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56794">
              <w:rPr>
                <w:rFonts w:ascii="Cambria" w:hAnsi="Cambria"/>
                <w:sz w:val="16"/>
                <w:szCs w:val="16"/>
              </w:rPr>
              <w:t xml:space="preserve">[!] Emevi Devleti ile Dört Halife Dönemi yönetim anlayışları karşılaştırılacaktır. </w:t>
            </w:r>
          </w:p>
          <w:p w:rsidR="006A4D99" w:rsidRPr="00B56794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56794">
              <w:rPr>
                <w:rFonts w:ascii="Cambria" w:hAnsi="Cambria"/>
                <w:sz w:val="16"/>
                <w:szCs w:val="16"/>
              </w:rPr>
              <w:t xml:space="preserve">[!] Kuzey Afrika ve İspanya’daki fetihlere de değinilecektir. </w:t>
            </w:r>
          </w:p>
          <w:p w:rsidR="006A4D99" w:rsidRPr="00B56794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56794">
              <w:rPr>
                <w:rFonts w:ascii="Cambria" w:hAnsi="Cambria"/>
                <w:sz w:val="16"/>
                <w:szCs w:val="16"/>
              </w:rPr>
              <w:t xml:space="preserve">[!] Endülüs Emevi Devleti döneminin kültür ve sanat faaliyetlerine örnekler verilecektir. </w:t>
            </w:r>
          </w:p>
          <w:p w:rsidR="006A4D99" w:rsidRPr="00B56794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E97E3B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E97E3B" w:rsidRDefault="006A4D99" w:rsidP="00A355F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E97E3B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E97E3B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E97E3B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E97E3B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E97E3B" w:rsidRDefault="006A4D99" w:rsidP="00881A0D">
            <w:pPr>
              <w:spacing w:after="60" w:line="240" w:lineRule="auto"/>
              <w:rPr>
                <w:rFonts w:ascii="Cambria" w:hAnsi="Cambria"/>
                <w:sz w:val="12"/>
                <w:szCs w:val="12"/>
              </w:rPr>
            </w:pPr>
            <w:r w:rsidRPr="00E97E3B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C10052">
        <w:trPr>
          <w:trHeight w:val="1133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850E1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850E15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50E15">
              <w:rPr>
                <w:rFonts w:ascii="Cambria" w:hAnsi="Cambria"/>
                <w:b/>
                <w:sz w:val="16"/>
                <w:szCs w:val="16"/>
              </w:rPr>
              <w:t>e.Endülüs Emevi Devleti (756 – 1031)</w:t>
            </w:r>
          </w:p>
          <w:p w:rsidR="006A4D99" w:rsidRPr="00E97E3B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850E15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50E15">
              <w:rPr>
                <w:rFonts w:ascii="Cambria" w:hAnsi="Cambria"/>
                <w:b/>
                <w:sz w:val="16"/>
                <w:szCs w:val="16"/>
              </w:rPr>
              <w:t>f.Beni Ahmer Devleti (1232 – 1492)</w:t>
            </w:r>
          </w:p>
          <w:p w:rsidR="006A4D99" w:rsidRPr="00850E1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F41F45">
      <w:pPr>
        <w:spacing w:after="0"/>
        <w:rPr>
          <w:sz w:val="10"/>
          <w:szCs w:val="10"/>
        </w:rPr>
      </w:pPr>
    </w:p>
    <w:p w:rsidR="006A4D99" w:rsidRDefault="006A4D99" w:rsidP="00F41F45">
      <w:pPr>
        <w:spacing w:after="0"/>
        <w:rPr>
          <w:sz w:val="10"/>
          <w:szCs w:val="10"/>
        </w:rPr>
      </w:pPr>
    </w:p>
    <w:p w:rsidR="006A4D99" w:rsidRDefault="006A4D99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7409E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A7409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A7409E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B754E4" w:rsidRDefault="006A4D99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573885">
        <w:trPr>
          <w:trHeight w:val="255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(1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 xml:space="preserve"> - 1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>. 03,201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A355FB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394755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211AE3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211AE3">
              <w:rPr>
                <w:rFonts w:ascii="Cambria" w:hAnsi="Cambria"/>
                <w:sz w:val="16"/>
                <w:szCs w:val="16"/>
              </w:rPr>
              <w:t xml:space="preserve">6. Abbasi Devleti dönemindeki siyasi, sosyal, kültürel ve ekonomik gelişmeleri açıklar. </w:t>
            </w:r>
          </w:p>
          <w:p w:rsidR="006A4D99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394755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211AE3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211AE3">
              <w:rPr>
                <w:rFonts w:ascii="Cambria" w:hAnsi="Cambria"/>
                <w:sz w:val="16"/>
                <w:szCs w:val="16"/>
              </w:rPr>
              <w:t xml:space="preserve">7. Türk ve İslam bilginlerinin bilim dünyasına katkılarını değerlendirir. </w:t>
            </w:r>
          </w:p>
          <w:p w:rsidR="006A4D99" w:rsidRDefault="006A4D99" w:rsidP="00394755">
            <w:pPr>
              <w:spacing w:after="0" w:line="240" w:lineRule="auto"/>
              <w:rPr>
                <w:rFonts w:ascii="Cambria" w:hAnsi="Cambria"/>
                <w:b/>
                <w:color w:val="FF0000"/>
                <w:sz w:val="6"/>
                <w:szCs w:val="6"/>
              </w:rPr>
            </w:pPr>
          </w:p>
          <w:p w:rsidR="006A4D99" w:rsidRPr="00394755" w:rsidRDefault="006A4D99" w:rsidP="00394755">
            <w:pPr>
              <w:spacing w:after="0" w:line="240" w:lineRule="auto"/>
              <w:rPr>
                <w:rFonts w:ascii="Cambria" w:hAnsi="Cambria"/>
                <w:b/>
                <w:color w:val="FF0000"/>
                <w:sz w:val="6"/>
                <w:szCs w:val="6"/>
              </w:rPr>
            </w:pPr>
          </w:p>
          <w:p w:rsidR="006A4D99" w:rsidRPr="005F144B" w:rsidRDefault="006A4D99" w:rsidP="003947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b/>
                <w:color w:val="FF0000"/>
                <w:sz w:val="16"/>
                <w:szCs w:val="16"/>
              </w:rPr>
              <w:t>12 MART (1921) İSTİKLAL MARŞININ KABULÜ VE MEHMET AKİF ERSOY’UN HAYATI</w:t>
            </w:r>
          </w:p>
          <w:p w:rsidR="006A4D99" w:rsidRPr="00394755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119" w:type="dxa"/>
          </w:tcPr>
          <w:p w:rsidR="006A4D99" w:rsidRPr="00573885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1AE3">
              <w:rPr>
                <w:rFonts w:ascii="Cambria" w:hAnsi="Cambria"/>
                <w:b/>
                <w:sz w:val="16"/>
                <w:szCs w:val="16"/>
              </w:rPr>
              <w:t>g.Abbasiler (750 – 1258)</w:t>
            </w:r>
          </w:p>
          <w:p w:rsidR="006A4D99" w:rsidRPr="00211AE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6A4D99" w:rsidRPr="00573885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211AE3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211AE3">
              <w:rPr>
                <w:rFonts w:ascii="Cambria" w:hAnsi="Cambria"/>
                <w:b/>
                <w:sz w:val="16"/>
                <w:szCs w:val="16"/>
              </w:rPr>
              <w:t>Bilginleri Tanıyalım:</w:t>
            </w:r>
            <w:r w:rsidRPr="00211AE3">
              <w:rPr>
                <w:rFonts w:ascii="Cambria" w:hAnsi="Cambria"/>
                <w:sz w:val="16"/>
                <w:szCs w:val="16"/>
              </w:rPr>
              <w:t xml:space="preserve"> Sınıf gruplara ayrılır. Her grup 7- 13. yüzyıllar arasında yaşamış Türk ve İslam bilginlerinden birini seçerek o kişi hakkında araştırma yapar. Diğer öğrenciler sunulan bilgilerden yararlanarak o kişiyi tanımaya çalışır. </w:t>
            </w:r>
          </w:p>
          <w:p w:rsidR="006A4D99" w:rsidRPr="00211AE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F47CD1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</w:p>
          <w:p w:rsidR="006A4D99" w:rsidRPr="00F47CD1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F47CD1">
              <w:rPr>
                <w:rFonts w:ascii="Cambria" w:hAnsi="Cambria"/>
                <w:sz w:val="14"/>
                <w:szCs w:val="14"/>
              </w:rPr>
              <w:t xml:space="preserve">[!] Türklerin Abbasi Devleti’ndeki yeri ve önemi vurgulanacaktır. </w:t>
            </w:r>
          </w:p>
          <w:p w:rsidR="006A4D99" w:rsidRPr="00F47CD1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F47CD1">
              <w:rPr>
                <w:rFonts w:ascii="Cambria" w:hAnsi="Cambria"/>
                <w:sz w:val="14"/>
                <w:szCs w:val="14"/>
              </w:rPr>
              <w:t xml:space="preserve">[!] 7- 13. yüzyıllar arasında yaşamış Gazali, İdrisi, Farabi, İbn-i Sina, İbnü’l Heysem, Taberi, İbn-i Fadlan, İbn-i Rüşd, Muhyiddin Arabî gibi Türk ve İslam bilginlerinin çalışmalarına ve eserlerine yer verilecektir. </w:t>
            </w:r>
          </w:p>
          <w:p w:rsidR="006A4D99" w:rsidRPr="00211AE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47CD1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7CD1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7CD1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F47CD1" w:rsidRDefault="006A4D99" w:rsidP="00881A0D">
            <w:pPr>
              <w:spacing w:after="60" w:line="240" w:lineRule="auto"/>
              <w:rPr>
                <w:rFonts w:ascii="Cambria" w:hAnsi="Cambria"/>
                <w:sz w:val="12"/>
                <w:szCs w:val="12"/>
              </w:rPr>
            </w:pPr>
            <w:r w:rsidRPr="00F47CD1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  <w:p w:rsidR="006A4D99" w:rsidRPr="00F47CD1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C10052">
        <w:trPr>
          <w:trHeight w:val="1069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573885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211AE3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211AE3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211AE3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1AE3">
              <w:rPr>
                <w:rFonts w:ascii="Cambria" w:hAnsi="Cambria"/>
                <w:b/>
                <w:sz w:val="16"/>
                <w:szCs w:val="16"/>
              </w:rPr>
              <w:t xml:space="preserve">2.KONU: TÜRK VE İSLAM BİLGİNLERİ </w:t>
            </w:r>
          </w:p>
          <w:p w:rsidR="006A4D99" w:rsidRPr="00211AE3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F41F45">
      <w:pPr>
        <w:spacing w:after="0" w:line="120" w:lineRule="auto"/>
        <w:rPr>
          <w:sz w:val="10"/>
          <w:szCs w:val="10"/>
        </w:rPr>
      </w:pPr>
    </w:p>
    <w:p w:rsidR="006A4D99" w:rsidRPr="009826F2" w:rsidRDefault="006A4D99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0D1175" w:rsidTr="00881A0D">
        <w:tc>
          <w:tcPr>
            <w:tcW w:w="16126" w:type="dxa"/>
            <w:shd w:val="clear" w:color="auto" w:fill="F79646"/>
          </w:tcPr>
          <w:p w:rsidR="006A4D99" w:rsidRPr="000D1175" w:rsidRDefault="006A4D99" w:rsidP="00881A0D">
            <w:pPr>
              <w:spacing w:after="0" w:line="240" w:lineRule="auto"/>
            </w:pPr>
            <w:r w:rsidRPr="000D1175">
              <w:rPr>
                <w:b/>
              </w:rPr>
              <w:t xml:space="preserve">                            5. ÜNİTE: TÜRK – İSLAM DEVLETLERİ (10 – 13.YÜZYILLAR)                           KAZANIM SAYISI:  7               SÜRE/DERS SAATİ:  12                      ORANI (%): 18</w:t>
            </w:r>
          </w:p>
        </w:tc>
      </w:tr>
    </w:tbl>
    <w:p w:rsidR="006A4D99" w:rsidRPr="009826F2" w:rsidRDefault="006A4D99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953FDB">
        <w:trPr>
          <w:trHeight w:val="856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8</w:t>
            </w:r>
            <w:r w:rsidRPr="00C10052">
              <w:rPr>
                <w:b/>
                <w:sz w:val="16"/>
                <w:szCs w:val="16"/>
              </w:rPr>
              <w:t xml:space="preserve"> – 2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. 03.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953FDB" w:rsidRDefault="006A4D99" w:rsidP="00953FDB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Default="006A4D99" w:rsidP="00953FDB">
            <w:pPr>
              <w:spacing w:after="0" w:line="240" w:lineRule="auto"/>
            </w:pPr>
          </w:p>
          <w:p w:rsidR="006A4D99" w:rsidRPr="00C10052" w:rsidRDefault="006A4D99" w:rsidP="00953FDB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CA23C3" w:rsidRDefault="006A4D99" w:rsidP="00881A0D">
            <w:pPr>
              <w:pStyle w:val="Default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b/>
                <w:bCs/>
                <w:sz w:val="16"/>
                <w:szCs w:val="16"/>
              </w:rPr>
              <w:t xml:space="preserve">Bu ünite ile öğrenciler; </w:t>
            </w:r>
          </w:p>
          <w:p w:rsidR="006A4D99" w:rsidRPr="00953FDB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sz w:val="16"/>
                <w:szCs w:val="16"/>
              </w:rPr>
              <w:t xml:space="preserve">1.Türklerin İslamiyeti kabulü sürecini ve bu süreçte meydana gelen sosyal ve kültürel değişimi açıklar. </w:t>
            </w:r>
          </w:p>
          <w:p w:rsidR="006A4D99" w:rsidRPr="005F144B" w:rsidRDefault="006A4D99" w:rsidP="00881A0D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6A4D99" w:rsidRPr="005F144B" w:rsidRDefault="006A4D99" w:rsidP="003E6CF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b/>
                <w:color w:val="FF0000"/>
                <w:sz w:val="16"/>
                <w:szCs w:val="16"/>
              </w:rPr>
              <w:t>18 MART ÇANAKKALE ZAFERİ VE ÖNEMİ</w:t>
            </w:r>
          </w:p>
        </w:tc>
        <w:tc>
          <w:tcPr>
            <w:tcW w:w="3119" w:type="dxa"/>
          </w:tcPr>
          <w:p w:rsidR="006A4D99" w:rsidRPr="00EC2C5E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F144B">
              <w:rPr>
                <w:rFonts w:ascii="Cambria" w:hAnsi="Cambria"/>
                <w:b/>
                <w:sz w:val="16"/>
                <w:szCs w:val="16"/>
              </w:rPr>
              <w:t>1.KONU: TÜRKLERİN İSLAMİYETİ KABULÜ</w:t>
            </w: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F144B">
              <w:rPr>
                <w:rFonts w:ascii="Cambria" w:hAnsi="Cambria"/>
                <w:b/>
                <w:sz w:val="16"/>
                <w:szCs w:val="16"/>
              </w:rPr>
              <w:t>1.Türkler ve İslamiyet</w:t>
            </w:r>
          </w:p>
          <w:p w:rsidR="006A4D99" w:rsidRPr="005F144B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F144B">
              <w:rPr>
                <w:rFonts w:ascii="Cambria" w:hAnsi="Cambria"/>
                <w:b/>
                <w:sz w:val="16"/>
                <w:szCs w:val="16"/>
              </w:rPr>
              <w:t>2.Türklerin İslamiyet’e Hizmetleri</w:t>
            </w:r>
          </w:p>
          <w:p w:rsidR="006A4D99" w:rsidRPr="00953FDB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5F144B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b/>
                <w:sz w:val="16"/>
                <w:szCs w:val="16"/>
              </w:rPr>
              <w:t>Türkler ve İslamiyet:</w:t>
            </w:r>
            <w:r w:rsidRPr="005F144B">
              <w:rPr>
                <w:rFonts w:ascii="Cambria" w:hAnsi="Cambria"/>
                <w:sz w:val="16"/>
                <w:szCs w:val="16"/>
              </w:rPr>
              <w:t xml:space="preserve"> Türklerin İslamiyet öncesi inanışları ve İslamiyeti kabul etme sebepleriyle ilgili araştırma yapılır. </w:t>
            </w: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sz w:val="16"/>
                <w:szCs w:val="16"/>
              </w:rPr>
              <w:t xml:space="preserve">[!] İtil Bulgarlarının İslamiyeti kabul edişine değinilecektir. </w:t>
            </w: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sz w:val="16"/>
                <w:szCs w:val="16"/>
              </w:rPr>
              <w:t xml:space="preserve">[!] Talas Savaşı’nın önemi vurgulanacaktır. </w:t>
            </w:r>
          </w:p>
          <w:p w:rsidR="006A4D99" w:rsidRPr="005F144B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/>
                <w:sz w:val="16"/>
                <w:szCs w:val="16"/>
              </w:rPr>
              <w:t xml:space="preserve">[!] Tolunoğulları ve İhşidîler devletlerine kısaca değinilecektir. </w:t>
            </w:r>
          </w:p>
          <w:p w:rsidR="006A4D99" w:rsidRPr="005F144B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F144B">
              <w:rPr>
                <w:rFonts w:ascii="Cambria" w:hAnsi="Cambria" w:cs="Cambria"/>
                <w:sz w:val="16"/>
                <w:szCs w:val="16"/>
              </w:rPr>
              <w:t>􀁃</w:t>
            </w:r>
            <w:r w:rsidRPr="005F144B">
              <w:rPr>
                <w:rFonts w:ascii="Cambria" w:hAnsi="Cambria"/>
                <w:sz w:val="16"/>
                <w:szCs w:val="16"/>
              </w:rPr>
              <w:t xml:space="preserve"> Türk Edebiyatı dersiyle ilişkilendirilecektir.</w:t>
            </w:r>
          </w:p>
        </w:tc>
        <w:tc>
          <w:tcPr>
            <w:tcW w:w="992" w:type="dxa"/>
            <w:vMerge w:val="restart"/>
          </w:tcPr>
          <w:p w:rsidR="006A4D99" w:rsidRPr="0028197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6870AA" w:rsidRDefault="006A4D99" w:rsidP="006870AA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  <w:r w:rsidRPr="00281978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281978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81978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81978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281978" w:rsidRDefault="006A4D99" w:rsidP="00881A0D">
            <w:pPr>
              <w:spacing w:after="60" w:line="240" w:lineRule="auto"/>
              <w:rPr>
                <w:rFonts w:ascii="Cambria" w:hAnsi="Cambria"/>
                <w:sz w:val="12"/>
                <w:szCs w:val="12"/>
              </w:rPr>
            </w:pPr>
            <w:r w:rsidRPr="00281978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</w:p>
          <w:p w:rsidR="006A4D99" w:rsidRPr="00281978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6A4D99" w:rsidRPr="00C10052" w:rsidTr="006870AA">
        <w:trPr>
          <w:trHeight w:val="812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953FDB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6870AA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953FDB" w:rsidRDefault="006A4D99" w:rsidP="00CA23C3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CA23C3" w:rsidRDefault="006A4D99" w:rsidP="00CA23C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CA23C3">
              <w:rPr>
                <w:rFonts w:ascii="Cambria" w:hAnsi="Cambria"/>
                <w:b/>
                <w:sz w:val="16"/>
                <w:szCs w:val="16"/>
              </w:rPr>
              <w:t>3.Mısır’da Kurulan Türk Devletleri</w:t>
            </w:r>
          </w:p>
          <w:p w:rsidR="006A4D99" w:rsidRPr="00CA23C3" w:rsidRDefault="006A4D99" w:rsidP="00CA23C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A23C3">
              <w:rPr>
                <w:rFonts w:ascii="Cambria" w:hAnsi="Cambria"/>
                <w:sz w:val="16"/>
                <w:szCs w:val="16"/>
              </w:rPr>
              <w:t xml:space="preserve">   </w:t>
            </w:r>
            <w:r>
              <w:rPr>
                <w:rFonts w:ascii="Cambria" w:hAnsi="Cambria"/>
                <w:sz w:val="16"/>
                <w:szCs w:val="16"/>
              </w:rPr>
              <w:t xml:space="preserve">   </w:t>
            </w:r>
            <w:r w:rsidRPr="00CA23C3">
              <w:rPr>
                <w:rFonts w:ascii="Cambria" w:hAnsi="Cambria"/>
                <w:sz w:val="16"/>
                <w:szCs w:val="16"/>
              </w:rPr>
              <w:t>a.Tolunoğulları (868-905)</w:t>
            </w:r>
          </w:p>
          <w:p w:rsidR="006A4D99" w:rsidRPr="00C10052" w:rsidRDefault="006A4D99" w:rsidP="00953FD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A23C3">
              <w:rPr>
                <w:rFonts w:ascii="Cambria" w:hAnsi="Cambria"/>
                <w:sz w:val="16"/>
                <w:szCs w:val="16"/>
              </w:rPr>
              <w:t xml:space="preserve">  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CA23C3">
              <w:rPr>
                <w:rFonts w:ascii="Cambria" w:hAnsi="Cambria"/>
                <w:sz w:val="16"/>
                <w:szCs w:val="16"/>
              </w:rPr>
              <w:t xml:space="preserve"> </w:t>
            </w:r>
            <w:r>
              <w:rPr>
                <w:rFonts w:ascii="Cambria" w:hAnsi="Cambria"/>
                <w:sz w:val="16"/>
                <w:szCs w:val="16"/>
              </w:rPr>
              <w:t xml:space="preserve">  </w:t>
            </w:r>
            <w:r w:rsidRPr="00CA23C3">
              <w:rPr>
                <w:rFonts w:ascii="Cambria" w:hAnsi="Cambria"/>
                <w:sz w:val="16"/>
                <w:szCs w:val="16"/>
              </w:rPr>
              <w:t>b.İhş</w:t>
            </w:r>
            <w:r>
              <w:rPr>
                <w:rFonts w:ascii="Cambria" w:hAnsi="Cambria"/>
                <w:sz w:val="16"/>
                <w:szCs w:val="16"/>
              </w:rPr>
              <w:t>5</w:t>
            </w:r>
            <w:r w:rsidRPr="00CA23C3">
              <w:rPr>
                <w:rFonts w:ascii="Cambria" w:hAnsi="Cambria"/>
                <w:sz w:val="16"/>
                <w:szCs w:val="16"/>
              </w:rPr>
              <w:t>idiler (Akşitler) (935 – 969)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4E236A">
        <w:trPr>
          <w:trHeight w:val="559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IV.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(2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 xml:space="preserve"> - </w:t>
            </w:r>
            <w:r>
              <w:rPr>
                <w:b/>
                <w:sz w:val="16"/>
                <w:szCs w:val="16"/>
              </w:rPr>
              <w:t>29</w:t>
            </w:r>
            <w:r w:rsidRPr="00C10052">
              <w:rPr>
                <w:b/>
                <w:sz w:val="16"/>
                <w:szCs w:val="16"/>
              </w:rPr>
              <w:t>. 03,201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4E236A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4E236A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F22467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F22467">
              <w:rPr>
                <w:rFonts w:ascii="Cambria" w:hAnsi="Cambria"/>
                <w:sz w:val="16"/>
                <w:szCs w:val="16"/>
              </w:rPr>
              <w:t xml:space="preserve">2.Karahanlı Devleti dönemindeki siyasi, sosyal, kültürel ve ekonomik gelişmeleri değerlendirir. </w:t>
            </w:r>
          </w:p>
          <w:p w:rsidR="006A4D99" w:rsidRPr="00F22467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F22467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22467">
              <w:rPr>
                <w:rFonts w:ascii="Cambria" w:hAnsi="Cambria"/>
                <w:sz w:val="16"/>
                <w:szCs w:val="16"/>
              </w:rPr>
              <w:t>3.Gazneli Devleti dönemindeki siyasi, sosyal, kültürel ve ekonomik gelişmeleri değerlendirir.</w:t>
            </w:r>
          </w:p>
        </w:tc>
        <w:tc>
          <w:tcPr>
            <w:tcW w:w="3119" w:type="dxa"/>
          </w:tcPr>
          <w:p w:rsidR="006A4D99" w:rsidRPr="004E236A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F22467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22467">
              <w:rPr>
                <w:rFonts w:ascii="Cambria" w:hAnsi="Cambria"/>
                <w:b/>
                <w:sz w:val="16"/>
                <w:szCs w:val="16"/>
              </w:rPr>
              <w:t>2.KONU: İLK TÜRK İSLAM DEVLETLERİ</w:t>
            </w:r>
          </w:p>
          <w:p w:rsidR="006A4D99" w:rsidRPr="00F22467" w:rsidRDefault="006A4D99" w:rsidP="009E480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22467">
              <w:rPr>
                <w:rFonts w:ascii="Cambria" w:hAnsi="Cambria"/>
                <w:b/>
                <w:sz w:val="16"/>
                <w:szCs w:val="16"/>
              </w:rPr>
              <w:t>1.Karahanlılar (840 – 1212)</w:t>
            </w:r>
          </w:p>
        </w:tc>
        <w:tc>
          <w:tcPr>
            <w:tcW w:w="3827" w:type="dxa"/>
            <w:vMerge w:val="restart"/>
          </w:tcPr>
          <w:p w:rsidR="006A4D99" w:rsidRDefault="006A4D99" w:rsidP="0080298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F22467" w:rsidRDefault="006A4D99" w:rsidP="0080298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F22467">
              <w:rPr>
                <w:rFonts w:ascii="Cambria" w:hAnsi="Cambria"/>
                <w:b/>
                <w:sz w:val="16"/>
                <w:szCs w:val="16"/>
              </w:rPr>
              <w:t xml:space="preserve">Türk-İslam Bilginleri: </w:t>
            </w:r>
            <w:r w:rsidRPr="00F22467">
              <w:rPr>
                <w:rFonts w:ascii="Cambria" w:hAnsi="Cambria"/>
                <w:sz w:val="16"/>
                <w:szCs w:val="16"/>
              </w:rPr>
              <w:t xml:space="preserve">Kaşgarlı Mahmut ve Yusuf Has Hacip gibi şahsiyetler ile ilgili yetiştikleri ortamlar da dikkate alınarak biyografi çalışması yapılır. </w:t>
            </w:r>
          </w:p>
        </w:tc>
        <w:tc>
          <w:tcPr>
            <w:tcW w:w="2693" w:type="dxa"/>
            <w:vMerge w:val="restart"/>
          </w:tcPr>
          <w:p w:rsidR="006A4D99" w:rsidRPr="00F42DCF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F42DCF">
              <w:rPr>
                <w:rFonts w:ascii="Cambria" w:hAnsi="Cambria"/>
                <w:sz w:val="14"/>
                <w:szCs w:val="14"/>
              </w:rPr>
              <w:t xml:space="preserve">[!] Kaşgarlı Mahmut ve Yusuf Has Hacip gibi şahsiyetlerin hayatı ve yetiştikleri ortama değinilecektir. </w:t>
            </w:r>
          </w:p>
          <w:p w:rsidR="006A4D99" w:rsidRPr="00F42DCF" w:rsidRDefault="006A4D99" w:rsidP="00881A0D">
            <w:pPr>
              <w:pStyle w:val="Default"/>
              <w:rPr>
                <w:rFonts w:ascii="Cambria" w:hAnsi="Cambria"/>
                <w:sz w:val="14"/>
                <w:szCs w:val="14"/>
              </w:rPr>
            </w:pPr>
            <w:r w:rsidRPr="00F42DCF">
              <w:rPr>
                <w:rFonts w:ascii="Cambria" w:hAnsi="Cambria"/>
                <w:sz w:val="14"/>
                <w:szCs w:val="14"/>
              </w:rPr>
              <w:t xml:space="preserve">[!] Gazneli Devleti’nin İslamiyetin yayılışına katkıları vurgulanacaktır. </w:t>
            </w:r>
          </w:p>
          <w:p w:rsidR="006A4D99" w:rsidRPr="00F22467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42DCF">
              <w:rPr>
                <w:rFonts w:ascii="Cambria" w:hAnsi="Cambria"/>
                <w:sz w:val="14"/>
                <w:szCs w:val="14"/>
              </w:rPr>
              <w:t>[!] Dandanakan Savaşı’nın önemi vurgulanacaktır.</w:t>
            </w:r>
          </w:p>
        </w:tc>
        <w:tc>
          <w:tcPr>
            <w:tcW w:w="992" w:type="dxa"/>
            <w:vMerge w:val="restart"/>
          </w:tcPr>
          <w:p w:rsidR="006A4D99" w:rsidRPr="00F42DC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F42DC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F42DC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F42DC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F42DC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F42DC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F42DCF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F42DCF" w:rsidRDefault="006A4D99" w:rsidP="0080298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42DCF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F42DC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2DCF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F42DCF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42DCF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F42DCF" w:rsidRDefault="006A4D99" w:rsidP="0080298F">
            <w:pPr>
              <w:spacing w:after="60" w:line="240" w:lineRule="auto"/>
              <w:rPr>
                <w:rFonts w:ascii="Cambria" w:hAnsi="Cambria"/>
                <w:sz w:val="12"/>
                <w:szCs w:val="12"/>
              </w:rPr>
            </w:pPr>
            <w:r w:rsidRPr="00F42DCF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</w:tc>
      </w:tr>
      <w:tr w:rsidR="006A4D99" w:rsidRPr="00C10052" w:rsidTr="0080298F">
        <w:trPr>
          <w:trHeight w:val="846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4E236A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Default="006A4D99" w:rsidP="009E480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9E480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4E236A" w:rsidRDefault="006A4D99" w:rsidP="009E480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9E480C" w:rsidRDefault="006A4D99" w:rsidP="00C10052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  <w:r w:rsidRPr="009E480C">
              <w:rPr>
                <w:rFonts w:ascii="Cambria" w:hAnsi="Cambria"/>
                <w:b/>
                <w:sz w:val="16"/>
                <w:szCs w:val="16"/>
              </w:rPr>
              <w:t>2.Gazneliler (963 – 1187)</w:t>
            </w:r>
          </w:p>
          <w:p w:rsidR="006A4D99" w:rsidRPr="00C10052" w:rsidRDefault="006A4D99" w:rsidP="00C1005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Pr="0080298F" w:rsidRDefault="006A4D99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6E6B8D">
        <w:trPr>
          <w:trHeight w:val="1265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( 0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 xml:space="preserve"> – 0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>. 04.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377456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377456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896C5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96C5C">
              <w:rPr>
                <w:rFonts w:ascii="Cambria" w:hAnsi="Cambria"/>
                <w:sz w:val="16"/>
                <w:szCs w:val="16"/>
              </w:rPr>
              <w:t>4.Büyük Selçuklu Devleti’nin Kuruluşunda ve Teşkilatlanmasında etkili olan faktörleri değerlendirir.</w:t>
            </w:r>
          </w:p>
          <w:p w:rsidR="006A4D99" w:rsidRPr="00896C5C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377456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896C5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96C5C">
              <w:rPr>
                <w:rFonts w:ascii="Cambria" w:hAnsi="Cambria"/>
                <w:b/>
                <w:sz w:val="16"/>
                <w:szCs w:val="16"/>
              </w:rPr>
              <w:t>3.Büyük Selçuklu Devleti (1040-1157)</w:t>
            </w:r>
          </w:p>
          <w:p w:rsidR="006A4D99" w:rsidRPr="00896C5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96C5C">
              <w:rPr>
                <w:rFonts w:ascii="Cambria" w:hAnsi="Cambria"/>
                <w:b/>
                <w:sz w:val="16"/>
                <w:szCs w:val="16"/>
              </w:rPr>
              <w:t>Oğuz Türkleri ve Oğuz Adının Anlamı</w:t>
            </w:r>
          </w:p>
          <w:p w:rsidR="006A4D99" w:rsidRPr="00896C5C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6A4D99" w:rsidRPr="00377456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896C5C" w:rsidRDefault="006A4D99" w:rsidP="00C23CE4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</w:tcPr>
          <w:p w:rsidR="006A4D99" w:rsidRPr="00377456" w:rsidRDefault="006A4D99" w:rsidP="00881A0D">
            <w:pPr>
              <w:pStyle w:val="Default"/>
              <w:rPr>
                <w:rFonts w:ascii="Cambria" w:hAnsi="Cambria"/>
                <w:sz w:val="12"/>
                <w:szCs w:val="12"/>
              </w:rPr>
            </w:pPr>
            <w:r w:rsidRPr="00377456">
              <w:rPr>
                <w:rFonts w:ascii="Cambria" w:hAnsi="Cambria"/>
                <w:sz w:val="12"/>
                <w:szCs w:val="12"/>
              </w:rPr>
              <w:t xml:space="preserve">[!] Büyük Selçuklu Devleti döneminde Türklerin toplumsal yapılarının yönetim anlayışına etkileri ile iktidar mücadelelerine de yer verilecektir. </w:t>
            </w:r>
          </w:p>
          <w:p w:rsidR="006A4D99" w:rsidRPr="00377456" w:rsidRDefault="006A4D99" w:rsidP="00881A0D">
            <w:pPr>
              <w:pStyle w:val="Default"/>
              <w:rPr>
                <w:rFonts w:ascii="Cambria" w:hAnsi="Cambria"/>
                <w:sz w:val="12"/>
                <w:szCs w:val="12"/>
              </w:rPr>
            </w:pPr>
            <w:r w:rsidRPr="00377456">
              <w:rPr>
                <w:rFonts w:ascii="Cambria" w:hAnsi="Cambria"/>
                <w:sz w:val="12"/>
                <w:szCs w:val="12"/>
              </w:rPr>
              <w:t xml:space="preserve">[!] Selçuklu Devleti’nin kurulduğu dönemde Orta Asya, Anadolu, İran ve Irak’ın siyasi durumu vurgulanacaktır. </w:t>
            </w:r>
          </w:p>
          <w:p w:rsidR="006A4D99" w:rsidRPr="00377456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77456">
              <w:rPr>
                <w:rFonts w:ascii="Cambria" w:hAnsi="Cambria"/>
                <w:sz w:val="12"/>
                <w:szCs w:val="12"/>
              </w:rPr>
              <w:t xml:space="preserve">[!] Türk devlet geleneği ve yönetim anlayışına vurgu yapılacaktır. </w:t>
            </w:r>
          </w:p>
          <w:p w:rsidR="006A4D99" w:rsidRPr="006E6B8D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992" w:type="dxa"/>
            <w:vMerge w:val="restart"/>
          </w:tcPr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A41D7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Pr="00CA41D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A41D7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A41D7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A41D7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A41D7">
              <w:rPr>
                <w:rFonts w:ascii="Cambria" w:hAnsi="Cambria"/>
                <w:sz w:val="12"/>
                <w:szCs w:val="12"/>
              </w:rPr>
              <w:t>Osman Turan;  Selçuklular Zamanında Türkiye.</w:t>
            </w:r>
          </w:p>
          <w:p w:rsidR="006A4D99" w:rsidRPr="00CA41D7" w:rsidRDefault="006A4D99" w:rsidP="00881A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A41D7">
              <w:rPr>
                <w:rFonts w:ascii="Cambria" w:hAnsi="Cambria"/>
                <w:sz w:val="12"/>
                <w:szCs w:val="12"/>
              </w:rPr>
              <w:t>Osman Turan; Türk Cihan Hâkimiyeti Mefkûresi Tarihi</w:t>
            </w:r>
          </w:p>
        </w:tc>
      </w:tr>
      <w:tr w:rsidR="006A4D99" w:rsidRPr="00C10052" w:rsidTr="00CA41D7">
        <w:trPr>
          <w:trHeight w:val="537"/>
        </w:trPr>
        <w:tc>
          <w:tcPr>
            <w:tcW w:w="448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377456" w:rsidRDefault="006A4D99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6A4D99" w:rsidRPr="00CA41D7" w:rsidRDefault="006A4D99" w:rsidP="000056C0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/>
                <w:sz w:val="14"/>
                <w:szCs w:val="14"/>
              </w:rPr>
            </w:pPr>
            <w:r w:rsidRPr="00CA41D7">
              <w:rPr>
                <w:rFonts w:ascii="Cambria" w:hAnsi="Cambria"/>
                <w:b/>
                <w:bCs/>
                <w:sz w:val="14"/>
                <w:szCs w:val="14"/>
              </w:rPr>
              <w:t xml:space="preserve">Hedefler:  </w:t>
            </w:r>
            <w:r w:rsidRPr="00CA41D7">
              <w:rPr>
                <w:rFonts w:ascii="Cambria" w:hAnsi="Cambria"/>
                <w:sz w:val="14"/>
                <w:szCs w:val="14"/>
              </w:rPr>
              <w:t>Öğrenci başarısını yazılı yoklama yoluyla değerlendirmek.</w:t>
            </w:r>
          </w:p>
          <w:p w:rsidR="006A4D99" w:rsidRPr="00C10052" w:rsidRDefault="006A4D99" w:rsidP="000056C0">
            <w:pPr>
              <w:spacing w:after="0" w:line="240" w:lineRule="auto"/>
            </w:pPr>
            <w:r w:rsidRPr="00CA41D7">
              <w:rPr>
                <w:rFonts w:ascii="Cambria" w:hAnsi="Cambria"/>
                <w:b/>
                <w:bCs/>
                <w:sz w:val="14"/>
                <w:szCs w:val="14"/>
              </w:rPr>
              <w:t>Davranışlar</w:t>
            </w:r>
            <w:r w:rsidRPr="00CA41D7">
              <w:rPr>
                <w:rFonts w:ascii="Cambria" w:hAnsi="Cambria"/>
                <w:sz w:val="14"/>
                <w:szCs w:val="14"/>
              </w:rPr>
              <w:t>:</w:t>
            </w:r>
            <w:r w:rsidRPr="00CA41D7">
              <w:rPr>
                <w:rFonts w:ascii="Cambria" w:hAnsi="Cambria"/>
                <w:b/>
                <w:bCs/>
                <w:sz w:val="14"/>
                <w:szCs w:val="14"/>
              </w:rPr>
              <w:t xml:space="preserve"> </w:t>
            </w:r>
            <w:r w:rsidRPr="00CA41D7">
              <w:rPr>
                <w:rFonts w:ascii="Cambria" w:hAnsi="Cambria"/>
                <w:bCs/>
                <w:sz w:val="14"/>
                <w:szCs w:val="14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6A4D99" w:rsidRDefault="006A4D99" w:rsidP="000056C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6A4D99" w:rsidRPr="00C10052" w:rsidRDefault="006A4D99" w:rsidP="000056C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10052">
              <w:rPr>
                <w:b/>
                <w:color w:val="FF0000"/>
                <w:sz w:val="24"/>
                <w:szCs w:val="24"/>
              </w:rPr>
              <w:t>II. DÖNEM, I. YAZILI SINAVI</w:t>
            </w:r>
          </w:p>
        </w:tc>
        <w:tc>
          <w:tcPr>
            <w:tcW w:w="3827" w:type="dxa"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2693" w:type="dxa"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881A0D">
            <w:pPr>
              <w:spacing w:after="0" w:line="240" w:lineRule="auto"/>
            </w:pPr>
          </w:p>
        </w:tc>
      </w:tr>
    </w:tbl>
    <w:p w:rsidR="006A4D99" w:rsidRPr="00BA3D99" w:rsidRDefault="006A4D99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EA63A8">
        <w:trPr>
          <w:trHeight w:val="760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(0</w:t>
            </w:r>
            <w:r>
              <w:rPr>
                <w:b/>
                <w:sz w:val="16"/>
                <w:szCs w:val="16"/>
              </w:rPr>
              <w:t>8</w:t>
            </w:r>
            <w:r w:rsidRPr="00C10052">
              <w:rPr>
                <w:b/>
                <w:sz w:val="16"/>
                <w:szCs w:val="16"/>
              </w:rPr>
              <w:t xml:space="preserve"> - 1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. 04,201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23CE4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C23CE4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C23CE4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93742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3742F">
              <w:rPr>
                <w:rFonts w:ascii="Cambria" w:hAnsi="Cambria"/>
                <w:sz w:val="16"/>
                <w:szCs w:val="16"/>
              </w:rPr>
              <w:t>5.Malazgirt Savaşı’nı sebep ve sonuçlarıyla birlikte açıklar</w:t>
            </w:r>
          </w:p>
          <w:p w:rsidR="006A4D99" w:rsidRPr="0093742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93742F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93742F">
              <w:rPr>
                <w:rFonts w:ascii="Cambria" w:hAnsi="Cambria"/>
                <w:color w:val="auto"/>
                <w:sz w:val="16"/>
                <w:szCs w:val="16"/>
              </w:rPr>
              <w:t>6.</w:t>
            </w:r>
            <w:r w:rsidRPr="0093742F">
              <w:rPr>
                <w:rFonts w:ascii="Cambria" w:hAnsi="Cambria"/>
                <w:sz w:val="16"/>
                <w:szCs w:val="16"/>
              </w:rPr>
              <w:t xml:space="preserve">Malazgirt Savaşı sonrası Büyük Selçuklu Devleti’nde meydana gelen siyasi olayları değerlendirir. </w:t>
            </w:r>
          </w:p>
          <w:p w:rsidR="006A4D99" w:rsidRPr="0093742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</w:tcPr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3742F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3742F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3742F">
              <w:rPr>
                <w:rFonts w:ascii="Cambria" w:hAnsi="Cambria"/>
                <w:b/>
                <w:sz w:val="16"/>
                <w:szCs w:val="16"/>
              </w:rPr>
              <w:t>Malazgirt Meydan Savaşı (1071)</w:t>
            </w:r>
          </w:p>
          <w:p w:rsidR="006A4D99" w:rsidRPr="0093742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6A4D99" w:rsidRPr="00C23CE4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C23CE4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C23CE4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896C5C" w:rsidRDefault="006A4D99" w:rsidP="00C23CE4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896C5C">
              <w:rPr>
                <w:rFonts w:ascii="Cambria" w:hAnsi="Cambria"/>
                <w:b/>
                <w:sz w:val="16"/>
                <w:szCs w:val="16"/>
              </w:rPr>
              <w:t>24 Oğuz Boyu:</w:t>
            </w:r>
            <w:r w:rsidRPr="00896C5C">
              <w:rPr>
                <w:rFonts w:ascii="Cambria" w:hAnsi="Cambria"/>
                <w:sz w:val="16"/>
                <w:szCs w:val="16"/>
              </w:rPr>
              <w:t xml:space="preserve"> 24 Oğuz boyu, boyların özellikleri ve sembolleri ile ilgili tablo oluşturulur. </w:t>
            </w:r>
          </w:p>
          <w:p w:rsidR="006A4D99" w:rsidRPr="00896C5C" w:rsidRDefault="006A4D99" w:rsidP="00C23CE4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3742F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3742F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3742F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93742F" w:rsidRDefault="006A4D99" w:rsidP="00C23CE4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EA63A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A63A8">
              <w:rPr>
                <w:rFonts w:ascii="Cambria" w:hAnsi="Cambria"/>
                <w:sz w:val="16"/>
                <w:szCs w:val="16"/>
              </w:rPr>
              <w:t xml:space="preserve">[!] Malazgirt Savaşı’nın Türk tarihi açısından önemi vurgulanacaktır. </w:t>
            </w: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EA63A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A63A8">
              <w:rPr>
                <w:rFonts w:ascii="Cambria" w:hAnsi="Cambria"/>
                <w:sz w:val="16"/>
                <w:szCs w:val="16"/>
              </w:rPr>
              <w:t xml:space="preserve">[!] Malazgirt Savaşı’nın Türk tarihi açısından önemi vurgulanacaktır. </w:t>
            </w: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EA63A8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A63A8">
              <w:rPr>
                <w:rFonts w:ascii="Cambria" w:hAnsi="Cambria"/>
                <w:sz w:val="16"/>
                <w:szCs w:val="16"/>
              </w:rPr>
              <w:t>[!]Batıni faaliyetlerin etkisi vurgulanacaktır.</w:t>
            </w:r>
          </w:p>
          <w:p w:rsidR="006A4D99" w:rsidRPr="0093742F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EA63A8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</w:tc>
        <w:tc>
          <w:tcPr>
            <w:tcW w:w="1276" w:type="dxa"/>
            <w:vMerge w:val="restart"/>
          </w:tcPr>
          <w:p w:rsidR="006A4D99" w:rsidRPr="00EA63A8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EA63A8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EA63A8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EA63A8">
              <w:rPr>
                <w:rFonts w:ascii="Cambria" w:hAnsi="Cambria"/>
                <w:sz w:val="11"/>
                <w:szCs w:val="11"/>
              </w:rPr>
              <w:t>Doğuştan Günümüze Büyük İslam Tarihi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EA63A8">
              <w:rPr>
                <w:rFonts w:ascii="Cambria" w:hAnsi="Cambria"/>
                <w:sz w:val="11"/>
                <w:szCs w:val="11"/>
              </w:rPr>
              <w:t>Osman Turan;  Selçuklular Zamanında Türkiye.</w:t>
            </w:r>
          </w:p>
          <w:p w:rsidR="006A4D99" w:rsidRPr="00EA63A8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EA63A8">
              <w:rPr>
                <w:rFonts w:ascii="Cambria" w:hAnsi="Cambria"/>
                <w:sz w:val="11"/>
                <w:szCs w:val="11"/>
              </w:rPr>
              <w:t>Osman Turan; Türk Cihan Hâkimiyeti Mefkûresi Tarihi</w:t>
            </w:r>
          </w:p>
        </w:tc>
      </w:tr>
      <w:tr w:rsidR="006A4D99" w:rsidRPr="00C10052" w:rsidTr="00881A0D">
        <w:trPr>
          <w:trHeight w:val="1069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85607B">
      <w:pPr>
        <w:spacing w:after="0" w:line="240" w:lineRule="auto"/>
        <w:rPr>
          <w:sz w:val="10"/>
          <w:szCs w:val="10"/>
        </w:rPr>
      </w:pPr>
    </w:p>
    <w:p w:rsidR="006A4D99" w:rsidRDefault="006A4D99" w:rsidP="0085607B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0056C0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0056C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0056C0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0056C0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0056C0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0056C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0056C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0056C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0056C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0056C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0056C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0056C0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0056C0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0056C0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0056C0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0056C0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0056C0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85607B" w:rsidRDefault="006A4D99" w:rsidP="0085607B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CE2B39">
        <w:trPr>
          <w:trHeight w:val="989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19</w:t>
            </w:r>
            <w:r w:rsidRPr="00C10052">
              <w:rPr>
                <w:b/>
                <w:sz w:val="16"/>
                <w:szCs w:val="16"/>
              </w:rPr>
              <w:t>. 04.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E2B3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CD4205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CD4205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D4205">
              <w:rPr>
                <w:rFonts w:ascii="Cambria" w:hAnsi="Cambria"/>
                <w:sz w:val="16"/>
                <w:szCs w:val="16"/>
              </w:rPr>
              <w:t xml:space="preserve">7.Büyük Selçuklu Devleti Dönemi eserlerinden yararlanarak bilim, sanat ve kültüre verilen önemi değerlendirir. </w:t>
            </w: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CE2B39" w:rsidRDefault="006A4D99" w:rsidP="00881A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CD4205">
              <w:rPr>
                <w:rFonts w:ascii="Cambria" w:hAnsi="Cambria"/>
                <w:b/>
                <w:sz w:val="16"/>
                <w:szCs w:val="16"/>
              </w:rPr>
              <w:t>KÜLTÜR VE MEDENİYET</w:t>
            </w: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4205">
              <w:rPr>
                <w:rFonts w:ascii="Cambria" w:hAnsi="Cambria"/>
                <w:sz w:val="16"/>
                <w:szCs w:val="16"/>
              </w:rPr>
              <w:t>Devlet Teşkilat</w:t>
            </w: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4205">
              <w:rPr>
                <w:rFonts w:ascii="Cambria" w:hAnsi="Cambria"/>
                <w:sz w:val="16"/>
                <w:szCs w:val="16"/>
              </w:rPr>
              <w:t>Hükümdar</w:t>
            </w: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4205">
              <w:rPr>
                <w:rFonts w:ascii="Cambria" w:hAnsi="Cambria"/>
                <w:sz w:val="16"/>
                <w:szCs w:val="16"/>
              </w:rPr>
              <w:t>Atabeylik</w:t>
            </w:r>
          </w:p>
          <w:p w:rsidR="006A4D99" w:rsidRDefault="006A4D99" w:rsidP="00CE2B3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4205">
              <w:rPr>
                <w:rFonts w:ascii="Cambria" w:hAnsi="Cambria"/>
                <w:sz w:val="16"/>
                <w:szCs w:val="16"/>
              </w:rPr>
              <w:t>Hükümet</w:t>
            </w:r>
          </w:p>
          <w:p w:rsidR="006A4D99" w:rsidRPr="00CE2B39" w:rsidRDefault="006A4D99" w:rsidP="00CE2B39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24001E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24001E" w:rsidRDefault="006A4D99" w:rsidP="00881A0D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CD4205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D4205">
              <w:rPr>
                <w:rFonts w:ascii="Cambria" w:hAnsi="Cambria"/>
                <w:b/>
                <w:sz w:val="16"/>
                <w:szCs w:val="16"/>
              </w:rPr>
              <w:t>Asya’nın Kandilleri:</w:t>
            </w:r>
            <w:r w:rsidRPr="00CD4205">
              <w:rPr>
                <w:rFonts w:ascii="Cambria" w:hAnsi="Cambria"/>
                <w:sz w:val="16"/>
                <w:szCs w:val="16"/>
              </w:rPr>
              <w:t xml:space="preserve"> Orta Asya’da yaşayan Türk bilginleri ve bilime katkılarını konu alan TRT yapımı “Asya’nın Kandilleri” belgeseli izlenir. </w:t>
            </w:r>
          </w:p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CD4205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4001E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</w:tc>
        <w:tc>
          <w:tcPr>
            <w:tcW w:w="1276" w:type="dxa"/>
            <w:vMerge w:val="restart"/>
          </w:tcPr>
          <w:p w:rsidR="006A4D99" w:rsidRPr="0024001E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4001E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4001E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24001E" w:rsidRDefault="006A4D99" w:rsidP="00881A0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4001E">
              <w:rPr>
                <w:rFonts w:ascii="Cambria" w:hAnsi="Cambria"/>
                <w:sz w:val="11"/>
                <w:szCs w:val="11"/>
              </w:rPr>
              <w:t>Osman Turan;  Selçuklular Zamanında Türkiye.</w:t>
            </w:r>
          </w:p>
          <w:p w:rsidR="006A4D99" w:rsidRPr="0024001E" w:rsidRDefault="006A4D99" w:rsidP="00881A0D">
            <w:pPr>
              <w:framePr w:hSpace="141" w:wrap="around" w:vAnchor="text" w:hAnchor="text" w:y="1"/>
              <w:spacing w:after="0" w:line="240" w:lineRule="auto"/>
              <w:suppressOverlap/>
              <w:rPr>
                <w:rFonts w:ascii="Cambria" w:hAnsi="Cambria"/>
                <w:sz w:val="11"/>
                <w:szCs w:val="11"/>
              </w:rPr>
            </w:pPr>
            <w:r w:rsidRPr="0024001E">
              <w:rPr>
                <w:rFonts w:ascii="Cambria" w:hAnsi="Cambria"/>
                <w:sz w:val="11"/>
                <w:szCs w:val="11"/>
              </w:rPr>
              <w:t>Osman Turan; Türk Cihan Hâkimiyeti Mefkûresi Tarihi</w:t>
            </w:r>
          </w:p>
          <w:p w:rsidR="006A4D99" w:rsidRPr="0024001E" w:rsidRDefault="006A4D99" w:rsidP="002B17F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4001E">
              <w:rPr>
                <w:rFonts w:ascii="Cambria" w:hAnsi="Cambria" w:cs="Arial"/>
                <w:sz w:val="11"/>
                <w:szCs w:val="11"/>
              </w:rPr>
              <w:t>İhsan Güneş; Birinci TBMM’nin Düşünsel Yapısı (1920-1923)</w:t>
            </w:r>
          </w:p>
        </w:tc>
      </w:tr>
      <w:tr w:rsidR="006A4D99" w:rsidRPr="00C10052" w:rsidTr="00BC305D">
        <w:trPr>
          <w:trHeight w:val="608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24001E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CE2B39" w:rsidRDefault="006A4D99" w:rsidP="00CD4205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C42F42" w:rsidRDefault="006A4D99" w:rsidP="00CD4205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CD4205">
              <w:rPr>
                <w:rFonts w:ascii="Cambria" w:hAnsi="Cambria"/>
                <w:sz w:val="16"/>
                <w:szCs w:val="16"/>
              </w:rPr>
              <w:t>Ordu</w:t>
            </w:r>
          </w:p>
          <w:p w:rsidR="006A4D99" w:rsidRPr="00CD4205" w:rsidRDefault="006A4D99" w:rsidP="00CD420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4205">
              <w:rPr>
                <w:rFonts w:ascii="Cambria" w:hAnsi="Cambria"/>
                <w:sz w:val="16"/>
                <w:szCs w:val="16"/>
              </w:rPr>
              <w:t>Saray Teşkilatı</w:t>
            </w:r>
          </w:p>
          <w:p w:rsidR="006A4D99" w:rsidRPr="00C10052" w:rsidRDefault="006A4D99" w:rsidP="00C1005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Pr="0085607B" w:rsidRDefault="006A4D99" w:rsidP="005B7902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20"/>
        <w:gridCol w:w="3827"/>
        <w:gridCol w:w="2695"/>
        <w:gridCol w:w="992"/>
        <w:gridCol w:w="1276"/>
      </w:tblGrid>
      <w:tr w:rsidR="006A4D99" w:rsidRPr="00C10052" w:rsidTr="00BC305D">
        <w:trPr>
          <w:trHeight w:val="466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IV.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(2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 xml:space="preserve"> - 2</w:t>
            </w:r>
            <w:r>
              <w:rPr>
                <w:b/>
                <w:sz w:val="16"/>
                <w:szCs w:val="16"/>
              </w:rPr>
              <w:t>6</w:t>
            </w:r>
            <w:r w:rsidRPr="00C10052">
              <w:rPr>
                <w:b/>
                <w:sz w:val="16"/>
                <w:szCs w:val="16"/>
              </w:rPr>
              <w:t>. 0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>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BC305D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Pr="00D73489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D7691">
              <w:rPr>
                <w:rFonts w:ascii="Cambria" w:hAnsi="Cambria"/>
                <w:sz w:val="16"/>
                <w:szCs w:val="16"/>
              </w:rPr>
              <w:t xml:space="preserve">7.Büyük Selçuklu Devleti Dönemi eserlerinden yararlanarak bilim, sanat ve kültüre verilen önemi değerlendirir. </w:t>
            </w:r>
          </w:p>
          <w:p w:rsidR="006A4D99" w:rsidRPr="00D73489" w:rsidRDefault="006A4D99" w:rsidP="00881A0D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1E63CB" w:rsidRDefault="006A4D99" w:rsidP="00881A0D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1E63CB">
              <w:rPr>
                <w:rFonts w:cs="Calibri"/>
                <w:b/>
                <w:color w:val="FF0000"/>
                <w:sz w:val="16"/>
                <w:szCs w:val="16"/>
              </w:rPr>
              <w:t>23 NİSAN ULUSAL EGEMENLİK VE ÇOCUK BAYRAMI</w:t>
            </w:r>
          </w:p>
        </w:tc>
        <w:tc>
          <w:tcPr>
            <w:tcW w:w="3120" w:type="dxa"/>
          </w:tcPr>
          <w:p w:rsidR="006A4D99" w:rsidRPr="00BC305D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D7691">
              <w:rPr>
                <w:rFonts w:ascii="Cambria" w:hAnsi="Cambria"/>
                <w:sz w:val="16"/>
                <w:szCs w:val="16"/>
              </w:rPr>
              <w:t>Hukuk Sistemi</w:t>
            </w:r>
          </w:p>
          <w:p w:rsidR="006A4D99" w:rsidRPr="005D769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D7691">
              <w:rPr>
                <w:rFonts w:ascii="Cambria" w:hAnsi="Cambria"/>
                <w:sz w:val="16"/>
                <w:szCs w:val="16"/>
              </w:rPr>
              <w:t>Sosyal Hayat</w:t>
            </w:r>
          </w:p>
          <w:p w:rsidR="006A4D99" w:rsidRPr="00BC305D" w:rsidRDefault="006A4D99" w:rsidP="00881A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5D7691" w:rsidRDefault="006A4D99" w:rsidP="00881A0D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5D7691" w:rsidRDefault="006A4D99" w:rsidP="00881A0D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5D7691">
              <w:rPr>
                <w:rFonts w:ascii="Cambria" w:hAnsi="Cambria"/>
                <w:b/>
                <w:sz w:val="16"/>
                <w:szCs w:val="16"/>
              </w:rPr>
              <w:t xml:space="preserve">Nizamiye Medresesinde Bir Gün: </w:t>
            </w:r>
            <w:r w:rsidRPr="005D7691">
              <w:rPr>
                <w:rFonts w:ascii="Cambria" w:hAnsi="Cambria"/>
                <w:sz w:val="16"/>
                <w:szCs w:val="16"/>
              </w:rPr>
              <w:t xml:space="preserve">Nizamiye Medreselerinde bir günün nasıl geçtiğine dair bir hikâye yazılır. </w:t>
            </w:r>
          </w:p>
          <w:p w:rsidR="006A4D99" w:rsidRPr="005D769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5" w:type="dxa"/>
            <w:vMerge w:val="restart"/>
          </w:tcPr>
          <w:p w:rsidR="006A4D99" w:rsidRPr="005D7691" w:rsidRDefault="006A4D99" w:rsidP="00881A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1.Anlatım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2.Soru-cevap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3. İnceleme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4.Grup Tartışması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5.Bireysel Çalışmalar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6.Tekrarlama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7.Grup Çalışması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  <w:r w:rsidRPr="00D73489">
              <w:rPr>
                <w:rFonts w:ascii="Cambria" w:hAnsi="Cambria" w:cs="Calibri"/>
                <w:sz w:val="10"/>
                <w:szCs w:val="10"/>
              </w:rPr>
              <w:t>8.Yapılan işi Yorumlama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</w:tcPr>
          <w:p w:rsidR="006A4D99" w:rsidRPr="00D73489" w:rsidRDefault="006A4D99" w:rsidP="00881A0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D73489">
              <w:rPr>
                <w:rFonts w:ascii="Cambria" w:hAnsi="Cambria"/>
                <w:sz w:val="10"/>
                <w:szCs w:val="10"/>
              </w:rPr>
              <w:t>Milli Eğitim Bakanlığının önerdiği Ana Ders Kitabı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D73489">
              <w:rPr>
                <w:rFonts w:ascii="Cambria" w:hAnsi="Cambria"/>
                <w:sz w:val="10"/>
                <w:szCs w:val="10"/>
              </w:rPr>
              <w:t>Genel Tarih Atlası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D73489">
              <w:rPr>
                <w:rFonts w:ascii="Cambria" w:hAnsi="Cambria"/>
                <w:sz w:val="10"/>
                <w:szCs w:val="10"/>
              </w:rPr>
              <w:t>Doğuştan Günümüze Büyük İslam Tarihi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D73489">
              <w:rPr>
                <w:rFonts w:ascii="Cambria" w:hAnsi="Cambria"/>
                <w:sz w:val="10"/>
                <w:szCs w:val="10"/>
              </w:rPr>
              <w:t>Osman Turan;  Selçuklular Zamanında Türkiye.</w:t>
            </w:r>
          </w:p>
          <w:p w:rsidR="006A4D99" w:rsidRPr="00D73489" w:rsidRDefault="006A4D99" w:rsidP="00881A0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D73489">
              <w:rPr>
                <w:rFonts w:ascii="Cambria" w:hAnsi="Cambria"/>
                <w:sz w:val="10"/>
                <w:szCs w:val="10"/>
              </w:rPr>
              <w:t>Osman Turan; Türk Cihan Hâkimiyeti Mefkûresi Tarihi</w:t>
            </w:r>
          </w:p>
        </w:tc>
      </w:tr>
      <w:tr w:rsidR="006A4D99" w:rsidRPr="00C10052" w:rsidTr="00D73489">
        <w:trPr>
          <w:trHeight w:val="928"/>
        </w:trPr>
        <w:tc>
          <w:tcPr>
            <w:tcW w:w="448" w:type="dxa"/>
            <w:vMerge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6A4D99" w:rsidRPr="00BC305D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20" w:type="dxa"/>
          </w:tcPr>
          <w:p w:rsidR="006A4D99" w:rsidRDefault="006A4D99" w:rsidP="005D7691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BC305D" w:rsidRDefault="006A4D99" w:rsidP="005D7691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5D7691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D7691">
              <w:rPr>
                <w:rFonts w:ascii="Cambria" w:hAnsi="Cambria"/>
                <w:sz w:val="16"/>
                <w:szCs w:val="16"/>
              </w:rPr>
              <w:t>İlim</w:t>
            </w:r>
          </w:p>
          <w:p w:rsidR="006A4D99" w:rsidRPr="005D7691" w:rsidRDefault="006A4D99" w:rsidP="005D7691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D7691">
              <w:rPr>
                <w:rFonts w:ascii="Cambria" w:hAnsi="Cambria"/>
                <w:sz w:val="16"/>
                <w:szCs w:val="16"/>
              </w:rPr>
              <w:t>Mimarlık ve Sanat</w:t>
            </w:r>
          </w:p>
          <w:p w:rsidR="006A4D99" w:rsidRPr="00C10052" w:rsidRDefault="006A4D99" w:rsidP="00C1005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5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CE191E">
      <w:pPr>
        <w:spacing w:after="0" w:line="120" w:lineRule="auto"/>
        <w:rPr>
          <w:sz w:val="10"/>
          <w:szCs w:val="10"/>
        </w:rPr>
      </w:pPr>
    </w:p>
    <w:p w:rsidR="006A4D99" w:rsidRPr="003E3D0E" w:rsidRDefault="006A4D99" w:rsidP="00CE191E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6A4D99" w:rsidRPr="000D1175" w:rsidTr="00881A0D">
        <w:tc>
          <w:tcPr>
            <w:tcW w:w="16126" w:type="dxa"/>
            <w:shd w:val="clear" w:color="auto" w:fill="F79646"/>
          </w:tcPr>
          <w:p w:rsidR="006A4D99" w:rsidRPr="000D1175" w:rsidRDefault="006A4D99" w:rsidP="00881A0D">
            <w:pPr>
              <w:spacing w:after="0" w:line="240" w:lineRule="auto"/>
            </w:pPr>
            <w:r w:rsidRPr="000D1175">
              <w:rPr>
                <w:b/>
              </w:rPr>
              <w:t xml:space="preserve">                           6. ÜNİTE: TÜRKİYE TARİHİ (11 – 13. YÜZYIL)                              KAZANIM SAYISI: 6                    SÜRE/DERS SAATİ: 14                        ORANI (%): 14</w:t>
            </w:r>
          </w:p>
        </w:tc>
      </w:tr>
    </w:tbl>
    <w:p w:rsidR="006A4D99" w:rsidRPr="003E3D0E" w:rsidRDefault="006A4D99" w:rsidP="00CE191E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0F7EB2">
        <w:trPr>
          <w:trHeight w:val="1293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6A4D99" w:rsidRPr="007F4FDF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7F4FDF">
              <w:rPr>
                <w:b/>
                <w:sz w:val="12"/>
                <w:szCs w:val="12"/>
              </w:rPr>
              <w:t>( 29 - 30. 04 2013 – 01 - 03. 05. 2013)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A4D99" w:rsidRDefault="006A4D99" w:rsidP="00C10052">
            <w:pPr>
              <w:spacing w:after="0" w:line="240" w:lineRule="auto"/>
            </w:pPr>
          </w:p>
          <w:p w:rsidR="006A4D99" w:rsidRPr="000F7EB2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Default="006A4D99" w:rsidP="001A7FAF">
            <w:pPr>
              <w:pStyle w:val="Default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6A4D99" w:rsidRDefault="006A4D99" w:rsidP="001A7FAF">
            <w:pPr>
              <w:pStyle w:val="Default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6A4D99" w:rsidRPr="00B9186E" w:rsidRDefault="006A4D99" w:rsidP="001A7FAF">
            <w:pPr>
              <w:pStyle w:val="Default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6A4D99" w:rsidRPr="00F93205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F93205">
              <w:rPr>
                <w:rFonts w:ascii="Cambria" w:hAnsi="Cambria"/>
                <w:b/>
                <w:bCs/>
                <w:sz w:val="16"/>
                <w:szCs w:val="16"/>
              </w:rPr>
              <w:t xml:space="preserve">Bu ünite ile öğrenciler; </w:t>
            </w:r>
          </w:p>
          <w:p w:rsidR="006A4D99" w:rsidRPr="000F7EB2" w:rsidRDefault="006A4D99" w:rsidP="001A7FAF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93205">
              <w:rPr>
                <w:rFonts w:ascii="Cambria" w:hAnsi="Cambria"/>
                <w:sz w:val="16"/>
                <w:szCs w:val="16"/>
              </w:rPr>
              <w:t>1. Malazgirt Savaşı sonrasında Anadolu’da kurulan Türk devlet ve beyliklerinin siyasi, sosyal, kültürel ve ekonomik faaliyetlerini değerlendirir.</w:t>
            </w: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6A4D99" w:rsidRPr="00315B50" w:rsidRDefault="006A4D99" w:rsidP="001A7FAF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6A4D99" w:rsidRDefault="006A4D99" w:rsidP="007F4FDF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>
              <w:rPr>
                <w:b/>
                <w:color w:val="FF0000"/>
                <w:sz w:val="20"/>
                <w:szCs w:val="20"/>
              </w:rPr>
              <w:t>1 MAYIS İŞÇİ BAYRAMI</w:t>
            </w:r>
          </w:p>
          <w:p w:rsidR="006A4D99" w:rsidRPr="00270B01" w:rsidRDefault="006A4D99" w:rsidP="00270B01">
            <w:pPr>
              <w:ind w:firstLine="708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3119" w:type="dxa"/>
          </w:tcPr>
          <w:p w:rsidR="006A4D99" w:rsidRPr="000F7EB2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F93205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93205">
              <w:rPr>
                <w:rFonts w:ascii="Cambria" w:hAnsi="Cambria"/>
                <w:b/>
                <w:sz w:val="16"/>
                <w:szCs w:val="16"/>
              </w:rPr>
              <w:t>1.KONU: MALAZGİRT SAVAŞI’NDAN SONRA ANADOLU’DA KURULAN İLK TÜRK DEVLET VE BEYLİKLERİ</w:t>
            </w:r>
          </w:p>
          <w:p w:rsidR="006A4D99" w:rsidRPr="000F7EB2" w:rsidRDefault="006A4D99" w:rsidP="001A7FAF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F93205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93205">
              <w:rPr>
                <w:rFonts w:ascii="Cambria" w:hAnsi="Cambria"/>
                <w:b/>
                <w:sz w:val="16"/>
                <w:szCs w:val="16"/>
              </w:rPr>
              <w:t>Türklerden Önce Anadolu’nun Durumu</w:t>
            </w:r>
          </w:p>
          <w:p w:rsidR="006A4D99" w:rsidRPr="00F93205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93205">
              <w:rPr>
                <w:rFonts w:ascii="Cambria" w:hAnsi="Cambria"/>
                <w:sz w:val="16"/>
                <w:szCs w:val="16"/>
              </w:rPr>
              <w:t xml:space="preserve">1.Danişmentliler  </w:t>
            </w:r>
          </w:p>
          <w:p w:rsidR="006A4D99" w:rsidRPr="00F93205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93205">
              <w:rPr>
                <w:rFonts w:ascii="Cambria" w:hAnsi="Cambria"/>
                <w:sz w:val="16"/>
                <w:szCs w:val="16"/>
              </w:rPr>
              <w:t>2.Saltuklular</w:t>
            </w:r>
          </w:p>
          <w:p w:rsidR="006A4D99" w:rsidRPr="000F7EB2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Pr="00F93205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F93205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F93205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F93205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F93205">
              <w:rPr>
                <w:rFonts w:ascii="Cambria" w:hAnsi="Cambria"/>
                <w:b/>
                <w:sz w:val="16"/>
                <w:szCs w:val="16"/>
              </w:rPr>
              <w:t>Türkler Anadolu’da:</w:t>
            </w:r>
            <w:r w:rsidRPr="00F93205">
              <w:rPr>
                <w:rFonts w:ascii="Cambria" w:hAnsi="Cambria"/>
                <w:sz w:val="16"/>
                <w:szCs w:val="16"/>
              </w:rPr>
              <w:t xml:space="preserve"> Anadolu’da kurulan Türk devlet ve beylikleriyle ilgili harita ve eş zamanlı tarih şeridi hazırlanır. </w:t>
            </w: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F93205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Default="006A4D99" w:rsidP="00E3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Pr="00F93205" w:rsidRDefault="006A4D99" w:rsidP="00E3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93205">
              <w:rPr>
                <w:rFonts w:ascii="Cambria" w:hAnsi="Cambria"/>
                <w:color w:val="000000"/>
                <w:sz w:val="16"/>
                <w:szCs w:val="16"/>
              </w:rPr>
              <w:t xml:space="preserve">[!] Anadolu’da kurulan Türk devlet ve beyliklerinin (Danişmentliler, Saltuklular, Mengücekliler, Artuklular, Sökmenliler, Togan Arslanoğulları, İnaloğulları, Çubukoğulları, Dilmaçoğulları, İnançoğulları, Tanrıvermişoğulları, Çaka Beyliği) Anadolu’nun Türkleşmesine katkıları vurgulanacaktır. </w:t>
            </w:r>
          </w:p>
        </w:tc>
        <w:tc>
          <w:tcPr>
            <w:tcW w:w="992" w:type="dxa"/>
            <w:vMerge w:val="restart"/>
          </w:tcPr>
          <w:p w:rsidR="006A4D99" w:rsidRPr="00DD2D47" w:rsidRDefault="006A4D99" w:rsidP="00C10052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1.Anlatım</w:t>
            </w:r>
          </w:p>
          <w:p w:rsidR="006A4D99" w:rsidRPr="00DD2D47" w:rsidRDefault="006A4D99" w:rsidP="00C10052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2.Soru-cevap</w:t>
            </w:r>
          </w:p>
          <w:p w:rsidR="006A4D99" w:rsidRPr="00DD2D47" w:rsidRDefault="006A4D99" w:rsidP="00C10052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3. İnceleme</w:t>
            </w:r>
          </w:p>
          <w:p w:rsidR="006A4D99" w:rsidRPr="00DD2D47" w:rsidRDefault="006A4D99" w:rsidP="00C10052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4.Grup Tartışması</w:t>
            </w:r>
          </w:p>
          <w:p w:rsidR="006A4D99" w:rsidRPr="00DD2D47" w:rsidRDefault="006A4D99" w:rsidP="00C10052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5.Bireysel Çalışmalar</w:t>
            </w:r>
          </w:p>
          <w:p w:rsidR="006A4D99" w:rsidRPr="00DD2D47" w:rsidRDefault="006A4D99" w:rsidP="00C10052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6.Tekrarlama</w:t>
            </w:r>
          </w:p>
          <w:p w:rsidR="006A4D99" w:rsidRPr="00DD2D47" w:rsidRDefault="006A4D99" w:rsidP="00C10052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7.Grup Çalışması</w:t>
            </w:r>
          </w:p>
          <w:p w:rsidR="006A4D99" w:rsidRPr="00DD2D47" w:rsidRDefault="006A4D99" w:rsidP="00E36622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DD2D47">
              <w:rPr>
                <w:rFonts w:ascii="Cambria" w:hAnsi="Cambria" w:cs="Calibri"/>
                <w:sz w:val="13"/>
                <w:szCs w:val="13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0A5BF3" w:rsidRDefault="006A4D99" w:rsidP="00F9320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A5BF3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0A5BF3" w:rsidRDefault="006A4D99" w:rsidP="00F9320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A5BF3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0A5BF3" w:rsidRDefault="006A4D99" w:rsidP="00F9320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A5BF3">
              <w:rPr>
                <w:rFonts w:ascii="Cambria" w:hAnsi="Cambria"/>
                <w:sz w:val="12"/>
                <w:szCs w:val="12"/>
              </w:rPr>
              <w:t>Doğuştan Günümüze Büyük İslam Tarihi</w:t>
            </w:r>
          </w:p>
          <w:p w:rsidR="006A4D99" w:rsidRPr="000A5BF3" w:rsidRDefault="006A4D99" w:rsidP="00F9320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A5BF3">
              <w:rPr>
                <w:rFonts w:ascii="Cambria" w:hAnsi="Cambria"/>
                <w:sz w:val="12"/>
                <w:szCs w:val="12"/>
              </w:rPr>
              <w:t>Osman Turan;  Selçuklular Zamanında Türkiye.</w:t>
            </w:r>
          </w:p>
          <w:p w:rsidR="006A4D99" w:rsidRPr="00DD2D47" w:rsidRDefault="006A4D99" w:rsidP="00E36622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0A5BF3">
              <w:rPr>
                <w:rFonts w:ascii="Cambria" w:hAnsi="Cambria"/>
                <w:sz w:val="12"/>
                <w:szCs w:val="12"/>
              </w:rPr>
              <w:t>Osman Turan; Türk Cihan Hâkimiyeti Mefkûresi Tarihi</w:t>
            </w:r>
          </w:p>
        </w:tc>
      </w:tr>
      <w:tr w:rsidR="006A4D99" w:rsidRPr="00C10052" w:rsidTr="00270B01">
        <w:trPr>
          <w:trHeight w:val="882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Default="006A4D99" w:rsidP="00C10052">
            <w:pPr>
              <w:spacing w:after="0" w:line="240" w:lineRule="auto"/>
            </w:pPr>
            <w:r w:rsidRPr="00C10052">
              <w:t>1</w:t>
            </w:r>
          </w:p>
          <w:p w:rsidR="006A4D99" w:rsidRPr="00270B01" w:rsidRDefault="006A4D99" w:rsidP="00270B01"/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0F7EB2" w:rsidRDefault="006A4D99" w:rsidP="00B9186E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B9186E" w:rsidRDefault="006A4D99" w:rsidP="00B9186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9186E">
              <w:rPr>
                <w:rFonts w:ascii="Cambria" w:hAnsi="Cambria"/>
                <w:sz w:val="16"/>
                <w:szCs w:val="16"/>
              </w:rPr>
              <w:t xml:space="preserve">3.Mengücekliler    </w:t>
            </w:r>
          </w:p>
          <w:p w:rsidR="006A4D99" w:rsidRPr="00B9186E" w:rsidRDefault="006A4D99" w:rsidP="00B9186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9186E">
              <w:rPr>
                <w:rFonts w:ascii="Cambria" w:hAnsi="Cambria"/>
                <w:sz w:val="16"/>
                <w:szCs w:val="16"/>
              </w:rPr>
              <w:t>4.Artuklular</w:t>
            </w:r>
          </w:p>
          <w:p w:rsidR="006A4D99" w:rsidRPr="00270B01" w:rsidRDefault="006A4D99" w:rsidP="00270B01">
            <w:pPr>
              <w:spacing w:after="0" w:line="240" w:lineRule="auto"/>
              <w:rPr>
                <w:sz w:val="20"/>
                <w:szCs w:val="20"/>
              </w:rPr>
            </w:pPr>
            <w:r w:rsidRPr="00B9186E">
              <w:rPr>
                <w:rFonts w:ascii="Cambria" w:hAnsi="Cambria"/>
                <w:sz w:val="16"/>
                <w:szCs w:val="16"/>
              </w:rPr>
              <w:t>5.Çaka Beyliği ve Diğer Türk Beylikleri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Pr="00624AAE" w:rsidRDefault="006A4D99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70207">
        <w:trPr>
          <w:trHeight w:val="950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(0</w:t>
            </w:r>
            <w:r>
              <w:rPr>
                <w:b/>
                <w:sz w:val="16"/>
                <w:szCs w:val="16"/>
              </w:rPr>
              <w:t>6</w:t>
            </w:r>
            <w:r w:rsidRPr="00C10052">
              <w:rPr>
                <w:b/>
                <w:sz w:val="16"/>
                <w:szCs w:val="16"/>
              </w:rPr>
              <w:t xml:space="preserve"> - 1</w:t>
            </w:r>
            <w:r>
              <w:rPr>
                <w:b/>
                <w:sz w:val="16"/>
                <w:szCs w:val="16"/>
              </w:rPr>
              <w:t>0</w:t>
            </w:r>
            <w:r w:rsidRPr="00C10052">
              <w:rPr>
                <w:b/>
                <w:sz w:val="16"/>
                <w:szCs w:val="16"/>
              </w:rPr>
              <w:t>. 05,201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6A4D99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0C272D">
              <w:rPr>
                <w:rFonts w:ascii="Cambria" w:hAnsi="Cambria"/>
                <w:sz w:val="16"/>
                <w:szCs w:val="16"/>
              </w:rPr>
              <w:t xml:space="preserve">2.Türkiye Selçuklu Devleti’nin kuruluşuna ve siyasi bir güç olarak ortaya çıkışına etki eden faktörleri açıklar. </w:t>
            </w:r>
          </w:p>
          <w:p w:rsidR="006A4D99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:rsidR="006A4D99" w:rsidRPr="000C272D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</w:tcPr>
          <w:p w:rsidR="006A4D99" w:rsidRDefault="006A4D99" w:rsidP="001A7FAF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0C272D" w:rsidRDefault="006A4D99" w:rsidP="001A7FAF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C272D">
              <w:rPr>
                <w:rFonts w:ascii="Cambria" w:hAnsi="Cambria"/>
                <w:b/>
                <w:sz w:val="16"/>
                <w:szCs w:val="16"/>
              </w:rPr>
              <w:t>2.KONU: TÜRKİYE SELÇUKLU DEVLETİ (1077-1308)</w:t>
            </w:r>
          </w:p>
          <w:p w:rsidR="006A4D99" w:rsidRPr="000C272D" w:rsidRDefault="006A4D99" w:rsidP="001A7FAF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0C272D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C272D">
              <w:rPr>
                <w:rFonts w:ascii="Cambria" w:hAnsi="Cambria"/>
                <w:b/>
                <w:sz w:val="16"/>
                <w:szCs w:val="16"/>
              </w:rPr>
              <w:t>1.Türkiye Selçuklu Devleti’nin Kuruluş Dönemi</w:t>
            </w:r>
          </w:p>
          <w:p w:rsidR="006A4D99" w:rsidRPr="000C272D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A217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  <w:p w:rsidR="006A4D99" w:rsidRDefault="006A4D99" w:rsidP="00A217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  <w:p w:rsidR="006A4D99" w:rsidRDefault="006A4D99" w:rsidP="00A217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  <w:p w:rsidR="006A4D99" w:rsidRPr="00A21737" w:rsidRDefault="006A4D99" w:rsidP="00A217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A21737">
              <w:rPr>
                <w:rFonts w:ascii="Cambria" w:hAnsi="Cambria"/>
                <w:b/>
                <w:color w:val="000000"/>
                <w:sz w:val="16"/>
                <w:szCs w:val="16"/>
              </w:rPr>
              <w:t>Türk Yurdu Anadolu:</w:t>
            </w:r>
            <w:r w:rsidRPr="00A21737">
              <w:rPr>
                <w:rFonts w:ascii="Cambria" w:hAnsi="Cambria"/>
                <w:color w:val="000000"/>
                <w:sz w:val="16"/>
                <w:szCs w:val="16"/>
              </w:rPr>
              <w:t xml:space="preserve"> İsimlerini 24 Oğuz boyundan alan Anadolu’daki yerleşim birimleri araştırılır. </w:t>
            </w:r>
          </w:p>
          <w:p w:rsidR="006A4D99" w:rsidRPr="000C272D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Default="006A4D99" w:rsidP="000C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Default="006A4D99" w:rsidP="000C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Default="006A4D99" w:rsidP="000C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6A4D99" w:rsidRPr="000C272D" w:rsidRDefault="006A4D99" w:rsidP="000C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0C272D">
              <w:rPr>
                <w:rFonts w:ascii="Cambria" w:hAnsi="Cambria"/>
                <w:color w:val="000000"/>
                <w:sz w:val="16"/>
                <w:szCs w:val="16"/>
              </w:rPr>
              <w:t xml:space="preserve">[!] Türkiye Selçukluları-Bizans ilişkisine değinilecektir. </w:t>
            </w:r>
          </w:p>
          <w:p w:rsidR="006A4D99" w:rsidRPr="000C272D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4D99" w:rsidRPr="000A5BF3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0A5BF3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0A5BF3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0A5BF3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0A5BF3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0A5BF3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0A5BF3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DD2D47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A5BF3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270B01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70B01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270B01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70B01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270B01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70B01">
              <w:rPr>
                <w:rFonts w:ascii="Cambria" w:hAnsi="Cambria"/>
                <w:sz w:val="11"/>
                <w:szCs w:val="11"/>
              </w:rPr>
              <w:t>Doğuştan Günümüze Büyük İslam Tarihi</w:t>
            </w:r>
          </w:p>
          <w:p w:rsidR="006A4D99" w:rsidRPr="00270B01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70B01">
              <w:rPr>
                <w:rFonts w:ascii="Cambria" w:hAnsi="Cambria"/>
                <w:sz w:val="11"/>
                <w:szCs w:val="11"/>
              </w:rPr>
              <w:t>Osman Turan;  Selçuklular Zamanında Türkiye.</w:t>
            </w:r>
          </w:p>
          <w:p w:rsidR="006A4D99" w:rsidRPr="00DD2D47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0B01">
              <w:rPr>
                <w:rFonts w:ascii="Cambria" w:hAnsi="Cambria"/>
                <w:sz w:val="11"/>
                <w:szCs w:val="11"/>
              </w:rPr>
              <w:t>Osman Turan; Türk Cihan Hâkimiyeti Mefkûresi Tarihi</w:t>
            </w:r>
          </w:p>
        </w:tc>
      </w:tr>
      <w:tr w:rsidR="006A4D99" w:rsidRPr="00C10052" w:rsidTr="00DD2D47">
        <w:trPr>
          <w:trHeight w:val="586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C10052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  <w:vMerge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Pr="00624AAE" w:rsidRDefault="006A4D99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3D1A8C">
        <w:trPr>
          <w:trHeight w:val="679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 xml:space="preserve"> – 1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6"/>
                <w:szCs w:val="16"/>
              </w:rPr>
              <w:t>. 05.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1A7FAF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10052" w:rsidRDefault="006A4D99" w:rsidP="001A7FA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>3. Haçlı Seferlerinin sebep ve sonuçlarını Türk ve dünya tarihi açısından değerlendirir.</w:t>
            </w: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10052">
              <w:rPr>
                <w:b/>
                <w:color w:val="FF0000"/>
                <w:sz w:val="18"/>
                <w:szCs w:val="18"/>
              </w:rPr>
              <w:t>19 MAYIS GENÇLİK VE SPOR BAYRAMI</w:t>
            </w:r>
          </w:p>
          <w:p w:rsidR="006A4D99" w:rsidRPr="00A03EAD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3D1A8C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A03EAD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03EAD">
              <w:rPr>
                <w:rFonts w:ascii="Cambria" w:hAnsi="Cambria"/>
                <w:b/>
                <w:sz w:val="16"/>
                <w:szCs w:val="16"/>
              </w:rPr>
              <w:t>2.Haçlı Seferleri</w:t>
            </w: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>Haçlı Seferlerinin Sebepleri</w:t>
            </w:r>
          </w:p>
          <w:p w:rsidR="006A4D99" w:rsidRPr="00A03EAD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>I.Haçlı Seferi (1096-1099)</w:t>
            </w:r>
          </w:p>
          <w:p w:rsidR="006A4D99" w:rsidRPr="003D1A8C" w:rsidRDefault="006A4D99" w:rsidP="001A7FAF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1A7FAF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1A7FAF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1A7FAF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3D1A8C" w:rsidRDefault="006A4D99" w:rsidP="001A7FAF">
            <w:pPr>
              <w:pStyle w:val="Default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A03EAD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b/>
                <w:sz w:val="16"/>
                <w:szCs w:val="16"/>
              </w:rPr>
              <w:t xml:space="preserve">Paylaşılamayan Şehir Kudüs: </w:t>
            </w:r>
            <w:r w:rsidRPr="00A03EAD">
              <w:rPr>
                <w:rFonts w:ascii="Cambria" w:hAnsi="Cambria"/>
                <w:sz w:val="16"/>
                <w:szCs w:val="16"/>
              </w:rPr>
              <w:t xml:space="preserve">Haçlı Seferlerine katılan bir Müslüman ve Hristiyan askerin bakış açısından yola çıkarak Haçlı Seferlerinin sebep ve sonuçlarıyla ilgili metin hazırlanır. </w:t>
            </w:r>
          </w:p>
          <w:p w:rsidR="006A4D99" w:rsidRPr="00A03EAD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Default="006A4D99" w:rsidP="001A7FAF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474A6C" w:rsidRDefault="006A4D99" w:rsidP="001A7FAF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A03EAD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 xml:space="preserve">[!] Haçlı Seferlerinin feodalite üzerindeki etkileri vurgulanacaktır. </w:t>
            </w:r>
          </w:p>
          <w:p w:rsidR="006A4D99" w:rsidRDefault="006A4D99" w:rsidP="001A7FA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6A4D99" w:rsidRPr="00A03EAD" w:rsidRDefault="006A4D99" w:rsidP="00B922C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 w:cs="Cambria"/>
                <w:sz w:val="16"/>
                <w:szCs w:val="16"/>
              </w:rPr>
              <w:t>􀀆</w:t>
            </w:r>
            <w:r w:rsidRPr="00A03EAD">
              <w:rPr>
                <w:rFonts w:ascii="Cambria" w:hAnsi="Cambria" w:cs="Cambria"/>
                <w:sz w:val="16"/>
                <w:szCs w:val="16"/>
              </w:rPr>
              <w:t></w:t>
            </w:r>
            <w:r w:rsidRPr="00A03EAD">
              <w:rPr>
                <w:rFonts w:ascii="Cambria" w:hAnsi="Cambria"/>
                <w:sz w:val="16"/>
                <w:szCs w:val="16"/>
              </w:rPr>
              <w:t xml:space="preserve">1. ünitenin 5. kazanımı ile ilişkilendirilecektir.  </w:t>
            </w:r>
          </w:p>
        </w:tc>
        <w:tc>
          <w:tcPr>
            <w:tcW w:w="992" w:type="dxa"/>
            <w:vMerge w:val="restart"/>
          </w:tcPr>
          <w:p w:rsidR="006A4D99" w:rsidRPr="00B922C6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B922C6" w:rsidRDefault="006A4D99" w:rsidP="00B922C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B922C6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B922C6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B922C6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B922C6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B922C6">
              <w:rPr>
                <w:rFonts w:ascii="Cambria" w:hAnsi="Cambria"/>
                <w:sz w:val="11"/>
                <w:szCs w:val="11"/>
              </w:rPr>
              <w:t>Osman Turan;  Selçuklular Zamanında Türkiye.</w:t>
            </w:r>
          </w:p>
          <w:p w:rsidR="006A4D99" w:rsidRPr="00B922C6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  <w:lang w:eastAsia="tr-TR"/>
              </w:rPr>
            </w:pPr>
            <w:r w:rsidRPr="00B922C6">
              <w:rPr>
                <w:rFonts w:ascii="Cambria" w:hAnsi="Cambria"/>
                <w:sz w:val="11"/>
                <w:szCs w:val="11"/>
              </w:rPr>
              <w:t>Osman Turan; Türk Cihan Hâkimiyeti Mefkûresi Tarihi</w:t>
            </w:r>
            <w:r w:rsidRPr="00B922C6">
              <w:rPr>
                <w:rFonts w:ascii="Cambria" w:hAnsi="Cambria"/>
                <w:sz w:val="11"/>
                <w:szCs w:val="11"/>
                <w:lang w:eastAsia="tr-TR"/>
              </w:rPr>
              <w:t xml:space="preserve"> </w:t>
            </w:r>
          </w:p>
          <w:p w:rsidR="006A4D99" w:rsidRPr="00B922C6" w:rsidRDefault="006A4D99" w:rsidP="00A22F8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B922C6">
              <w:rPr>
                <w:rFonts w:ascii="Cambria" w:hAnsi="Cambria"/>
                <w:sz w:val="11"/>
                <w:szCs w:val="11"/>
              </w:rPr>
              <w:t>M. Kemal Atatürk; Nutuk, C:I</w:t>
            </w:r>
          </w:p>
        </w:tc>
      </w:tr>
      <w:tr w:rsidR="006A4D99" w:rsidRPr="00C10052" w:rsidTr="001D6C6F">
        <w:trPr>
          <w:trHeight w:val="972"/>
        </w:trPr>
        <w:tc>
          <w:tcPr>
            <w:tcW w:w="448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3D1A8C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1A7FA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A965D2" w:rsidRDefault="006A4D99" w:rsidP="00A03EA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6A4D99" w:rsidRPr="00A03EAD" w:rsidRDefault="006A4D99" w:rsidP="00A03EA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>II. Haçlı Seferi (1147-1149)</w:t>
            </w:r>
          </w:p>
          <w:p w:rsidR="006A4D99" w:rsidRPr="00A03EAD" w:rsidRDefault="006A4D99" w:rsidP="00A03EA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>III.Haçlı Seferi (1189-1192)</w:t>
            </w:r>
          </w:p>
          <w:p w:rsidR="006A4D99" w:rsidRPr="00A03EAD" w:rsidRDefault="006A4D99" w:rsidP="00A03EA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>IV.Haçlı Seferi (1202-1204)</w:t>
            </w:r>
          </w:p>
          <w:p w:rsidR="006A4D99" w:rsidRPr="00C10052" w:rsidRDefault="006A4D99" w:rsidP="00A22F8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03EAD">
              <w:rPr>
                <w:rFonts w:ascii="Cambria" w:hAnsi="Cambria"/>
                <w:sz w:val="16"/>
                <w:szCs w:val="16"/>
              </w:rPr>
              <w:t>Haçlı Seferlerinin Sonuçları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</w:tr>
    </w:tbl>
    <w:p w:rsidR="006A4D99" w:rsidRDefault="006A4D99" w:rsidP="00CE191E">
      <w:pPr>
        <w:spacing w:after="0"/>
        <w:rPr>
          <w:sz w:val="10"/>
          <w:szCs w:val="10"/>
        </w:rPr>
      </w:pPr>
    </w:p>
    <w:p w:rsidR="006A4D99" w:rsidRDefault="006A4D99" w:rsidP="00CE191E">
      <w:pPr>
        <w:spacing w:after="0"/>
        <w:rPr>
          <w:sz w:val="10"/>
          <w:szCs w:val="10"/>
        </w:rPr>
      </w:pPr>
    </w:p>
    <w:p w:rsidR="006A4D99" w:rsidRDefault="006A4D99" w:rsidP="00CE191E">
      <w:pPr>
        <w:spacing w:after="0"/>
        <w:rPr>
          <w:sz w:val="10"/>
          <w:szCs w:val="10"/>
        </w:rPr>
      </w:pPr>
    </w:p>
    <w:p w:rsidR="006A4D99" w:rsidRDefault="006A4D99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7409E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A4D99" w:rsidRPr="00400338" w:rsidRDefault="006A4D99" w:rsidP="00A7409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6A4D99" w:rsidRPr="00400338" w:rsidRDefault="006A4D99" w:rsidP="00A7409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6A4D99" w:rsidRPr="00F60EAF" w:rsidRDefault="006A4D99" w:rsidP="00A7409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6A4D99" w:rsidRPr="00C10052" w:rsidTr="00A7409E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6A4D99" w:rsidRPr="00B87697" w:rsidRDefault="006A4D99" w:rsidP="00A7409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A7409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A4D99" w:rsidRPr="000C66FA" w:rsidRDefault="006A4D99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41389D">
        <w:trPr>
          <w:trHeight w:val="892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IV.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(2</w:t>
            </w:r>
            <w:r>
              <w:rPr>
                <w:b/>
                <w:sz w:val="16"/>
                <w:szCs w:val="16"/>
              </w:rPr>
              <w:t>0</w:t>
            </w:r>
            <w:r w:rsidRPr="00C10052">
              <w:rPr>
                <w:b/>
                <w:sz w:val="16"/>
                <w:szCs w:val="16"/>
              </w:rPr>
              <w:t xml:space="preserve"> - 2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>. 05,201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6A4D99" w:rsidRPr="00CD259A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D259A">
              <w:rPr>
                <w:rFonts w:ascii="Cambria" w:hAnsi="Cambria"/>
                <w:sz w:val="16"/>
                <w:szCs w:val="16"/>
              </w:rPr>
              <w:t>4. Türkiye Selçuklularının siyasi, sosyal, ekonomik ve kültürel faaliyetlerini; Anadolu’nun Türk yurdu olması açısından değerlendirir</w:t>
            </w:r>
          </w:p>
          <w:p w:rsidR="006A4D99" w:rsidRPr="00CD259A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1D6C6F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CD259A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CD259A">
              <w:rPr>
                <w:rFonts w:ascii="Cambria" w:hAnsi="Cambria"/>
                <w:b/>
                <w:sz w:val="16"/>
                <w:szCs w:val="16"/>
              </w:rPr>
              <w:t>3.Türkiye Selçuklu Devleti’nin Yükselme Dönemi</w:t>
            </w:r>
          </w:p>
          <w:p w:rsidR="006A4D99" w:rsidRPr="00CD259A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259A">
              <w:rPr>
                <w:rFonts w:ascii="Cambria" w:hAnsi="Cambria"/>
                <w:sz w:val="16"/>
                <w:szCs w:val="16"/>
              </w:rPr>
              <w:t>II.Kılıç Arslan Dönemi</w:t>
            </w:r>
          </w:p>
          <w:p w:rsidR="006A4D99" w:rsidRPr="00CD259A" w:rsidRDefault="006A4D99" w:rsidP="001D6C6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CD259A">
              <w:rPr>
                <w:rFonts w:ascii="Cambria" w:hAnsi="Cambria"/>
                <w:sz w:val="16"/>
                <w:szCs w:val="16"/>
              </w:rPr>
              <w:t>I.Gıyaseddin Keyhüsrev Dönemi</w:t>
            </w:r>
          </w:p>
        </w:tc>
        <w:tc>
          <w:tcPr>
            <w:tcW w:w="3827" w:type="dxa"/>
            <w:vMerge w:val="restart"/>
          </w:tcPr>
          <w:p w:rsidR="006A4D99" w:rsidRDefault="006A4D99" w:rsidP="00F84636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F84636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0D1175" w:rsidRDefault="006A4D99" w:rsidP="00F84636">
            <w:pPr>
              <w:pStyle w:val="Default"/>
              <w:rPr>
                <w:sz w:val="22"/>
                <w:szCs w:val="22"/>
              </w:rPr>
            </w:pPr>
            <w:r w:rsidRPr="00F84636">
              <w:rPr>
                <w:rFonts w:ascii="Cambria" w:hAnsi="Cambria"/>
                <w:b/>
                <w:sz w:val="16"/>
                <w:szCs w:val="16"/>
              </w:rPr>
              <w:t>Anadolu Bacıları (Bacıyan-ı Rum):</w:t>
            </w:r>
            <w:r w:rsidRPr="00F84636">
              <w:rPr>
                <w:rFonts w:ascii="Cambria" w:hAnsi="Cambria"/>
                <w:sz w:val="16"/>
                <w:szCs w:val="16"/>
              </w:rPr>
              <w:t xml:space="preserve"> Ahi teşkilatının kadınlar kolunun faaliyetleriyle ilgili araştırma yapılır</w:t>
            </w:r>
            <w:r w:rsidRPr="000D1175">
              <w:rPr>
                <w:sz w:val="22"/>
                <w:szCs w:val="22"/>
              </w:rPr>
              <w:t xml:space="preserve">. </w:t>
            </w:r>
            <w:bookmarkStart w:id="0" w:name="_GoBack"/>
            <w:bookmarkEnd w:id="0"/>
          </w:p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 w:val="restart"/>
          </w:tcPr>
          <w:p w:rsidR="006A4D99" w:rsidRPr="001C7C17" w:rsidRDefault="006A4D99" w:rsidP="00636C6B">
            <w:pPr>
              <w:pStyle w:val="Default"/>
              <w:rPr>
                <w:rFonts w:ascii="Cambria" w:hAnsi="Cambria"/>
                <w:sz w:val="13"/>
                <w:szCs w:val="13"/>
              </w:rPr>
            </w:pPr>
            <w:r w:rsidRPr="001C7C17">
              <w:rPr>
                <w:rFonts w:ascii="Cambria" w:hAnsi="Cambria"/>
                <w:sz w:val="13"/>
                <w:szCs w:val="13"/>
              </w:rPr>
              <w:t xml:space="preserve">[!] İznik, Konya, Antalya, Alanya, Sinop gibi Selçuklu şehirleri hakkında bilgi verilecektir. </w:t>
            </w:r>
          </w:p>
          <w:p w:rsidR="006A4D99" w:rsidRPr="001C7C17" w:rsidRDefault="006A4D99" w:rsidP="00636C6B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1C7C17">
              <w:rPr>
                <w:rFonts w:ascii="Cambria" w:hAnsi="Cambria"/>
                <w:sz w:val="13"/>
                <w:szCs w:val="13"/>
              </w:rPr>
              <w:t xml:space="preserve">[!] Miryakefalon Savaşı’na değinilecektir. </w:t>
            </w:r>
          </w:p>
          <w:p w:rsidR="006A4D99" w:rsidRPr="001C7C17" w:rsidRDefault="006A4D99" w:rsidP="00636C6B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1C7C17">
              <w:rPr>
                <w:rFonts w:ascii="Cambria" w:hAnsi="Cambria"/>
                <w:sz w:val="13"/>
                <w:szCs w:val="13"/>
              </w:rPr>
              <w:t>[!] Türk-Ermeni ilişkilerine ve Türkiye Selçuklu Devleti yönetimindeki Ermenilerin sosyal, ekonomik ve kültürel yaşayışları vurgulanacaktır.</w:t>
            </w:r>
          </w:p>
          <w:p w:rsidR="006A4D99" w:rsidRPr="00C10052" w:rsidRDefault="006A4D99" w:rsidP="0069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C7C17">
              <w:rPr>
                <w:rFonts w:ascii="Cambria" w:hAnsi="Cambria"/>
                <w:color w:val="000000"/>
                <w:sz w:val="13"/>
                <w:szCs w:val="13"/>
              </w:rPr>
              <w:t>[!] Harzemşahlar Devleti’ne kısaca değinilecektir.</w:t>
            </w:r>
            <w:r w:rsidRPr="001C7C17">
              <w:rPr>
                <w:rFonts w:ascii="Cambria" w:hAnsi="Cambri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6A4D99" w:rsidRPr="001C7C17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6A4D99" w:rsidRPr="001C7C17" w:rsidRDefault="006A4D99" w:rsidP="001C7C1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1C7C17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1C7C17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1C7C17">
              <w:rPr>
                <w:rFonts w:ascii="Cambria" w:hAnsi="Cambria"/>
                <w:sz w:val="11"/>
                <w:szCs w:val="11"/>
              </w:rPr>
              <w:t>Milli Eğitim Bakanlığının önerdiği Ana Ders Kitabı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1C7C17">
              <w:rPr>
                <w:rFonts w:ascii="Cambria" w:hAnsi="Cambria"/>
                <w:sz w:val="11"/>
                <w:szCs w:val="11"/>
              </w:rPr>
              <w:t>Genel Tarih Atlası</w:t>
            </w:r>
          </w:p>
          <w:p w:rsidR="006A4D99" w:rsidRPr="001C7C17" w:rsidRDefault="006A4D99" w:rsidP="001A7FAF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1C7C17">
              <w:rPr>
                <w:rFonts w:ascii="Cambria" w:hAnsi="Cambria"/>
                <w:sz w:val="11"/>
                <w:szCs w:val="11"/>
              </w:rPr>
              <w:t>Osman Turan;  Selçuklular Zamanında Türkiye.</w:t>
            </w:r>
          </w:p>
          <w:p w:rsidR="006A4D99" w:rsidRPr="001C7C17" w:rsidRDefault="006A4D99" w:rsidP="001C7C1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1C7C17">
              <w:rPr>
                <w:rFonts w:ascii="Cambria" w:hAnsi="Cambria"/>
                <w:sz w:val="11"/>
                <w:szCs w:val="11"/>
              </w:rPr>
              <w:t>Osman Turan; Türk Cihan Hâkimiyeti Mefkûresi Tarihi</w:t>
            </w:r>
          </w:p>
        </w:tc>
      </w:tr>
      <w:tr w:rsidR="006A4D99" w:rsidRPr="00C10052" w:rsidTr="001C7C17">
        <w:trPr>
          <w:trHeight w:val="706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1D6C6F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D259A" w:rsidRDefault="006A4D99" w:rsidP="00C1005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6A4D99" w:rsidRPr="0041389D" w:rsidRDefault="006A4D99" w:rsidP="00CD259A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CD259A" w:rsidRDefault="006A4D99" w:rsidP="00CD25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259A">
              <w:rPr>
                <w:rFonts w:ascii="Cambria" w:hAnsi="Cambria"/>
                <w:sz w:val="16"/>
                <w:szCs w:val="16"/>
              </w:rPr>
              <w:t>I.İzzettin Keykavus Dönemi</w:t>
            </w:r>
          </w:p>
          <w:p w:rsidR="006A4D99" w:rsidRPr="00CD259A" w:rsidRDefault="006A4D99" w:rsidP="001C7C1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D259A">
              <w:rPr>
                <w:rFonts w:ascii="Cambria" w:hAnsi="Cambria"/>
                <w:sz w:val="16"/>
                <w:szCs w:val="16"/>
              </w:rPr>
              <w:t>I.Alâeddin Keykubad Dönemi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CE191E">
      <w:pPr>
        <w:spacing w:after="0"/>
        <w:rPr>
          <w:sz w:val="10"/>
          <w:szCs w:val="10"/>
        </w:rPr>
      </w:pPr>
    </w:p>
    <w:p w:rsidR="006A4D99" w:rsidRDefault="006A4D99" w:rsidP="00CE191E">
      <w:pPr>
        <w:spacing w:after="0"/>
        <w:rPr>
          <w:sz w:val="10"/>
          <w:szCs w:val="10"/>
        </w:rPr>
      </w:pPr>
    </w:p>
    <w:p w:rsidR="006A4D99" w:rsidRDefault="006A4D99" w:rsidP="00CE191E">
      <w:pPr>
        <w:spacing w:after="0"/>
        <w:rPr>
          <w:sz w:val="10"/>
          <w:szCs w:val="10"/>
        </w:rPr>
      </w:pPr>
    </w:p>
    <w:p w:rsidR="006A4D99" w:rsidRPr="00323604" w:rsidRDefault="006A4D99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775A3C">
        <w:trPr>
          <w:trHeight w:val="395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V. HAFTA</w:t>
            </w: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( 2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6"/>
                <w:szCs w:val="16"/>
              </w:rPr>
              <w:t xml:space="preserve"> – 31. 05. 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 xml:space="preserve">) </w:t>
            </w: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Pr="00AC5172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A4D99" w:rsidRPr="00C10052" w:rsidRDefault="006A4D99" w:rsidP="00775A3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6A4D99" w:rsidRPr="00775A3C" w:rsidRDefault="006A4D99" w:rsidP="000056C0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/>
                <w:sz w:val="14"/>
                <w:szCs w:val="14"/>
              </w:rPr>
            </w:pPr>
            <w:r w:rsidRPr="00775A3C">
              <w:rPr>
                <w:rFonts w:ascii="Cambria" w:hAnsi="Cambria"/>
                <w:b/>
                <w:bCs/>
                <w:sz w:val="14"/>
                <w:szCs w:val="14"/>
              </w:rPr>
              <w:t xml:space="preserve">Hedefler:  </w:t>
            </w:r>
            <w:r w:rsidRPr="00775A3C">
              <w:rPr>
                <w:rFonts w:ascii="Cambria" w:hAnsi="Cambria"/>
                <w:sz w:val="14"/>
                <w:szCs w:val="14"/>
              </w:rPr>
              <w:t>Öğrenci başarısını yazılı yoklama yoluyla değerlendirmek.</w:t>
            </w:r>
          </w:p>
          <w:p w:rsidR="006A4D99" w:rsidRPr="00C10052" w:rsidRDefault="006A4D99" w:rsidP="000056C0">
            <w:pPr>
              <w:spacing w:after="0" w:line="240" w:lineRule="auto"/>
            </w:pPr>
            <w:r w:rsidRPr="00775A3C">
              <w:rPr>
                <w:rFonts w:ascii="Cambria" w:hAnsi="Cambria"/>
                <w:b/>
                <w:bCs/>
                <w:sz w:val="14"/>
                <w:szCs w:val="14"/>
              </w:rPr>
              <w:t>Davranışlar</w:t>
            </w:r>
            <w:r w:rsidRPr="00775A3C">
              <w:rPr>
                <w:rFonts w:ascii="Cambria" w:hAnsi="Cambria"/>
                <w:sz w:val="14"/>
                <w:szCs w:val="14"/>
              </w:rPr>
              <w:t>:</w:t>
            </w:r>
            <w:r w:rsidRPr="00775A3C">
              <w:rPr>
                <w:rFonts w:ascii="Cambria" w:hAnsi="Cambria"/>
                <w:b/>
                <w:bCs/>
                <w:sz w:val="14"/>
                <w:szCs w:val="14"/>
              </w:rPr>
              <w:t xml:space="preserve"> </w:t>
            </w:r>
            <w:r w:rsidRPr="00775A3C">
              <w:rPr>
                <w:rFonts w:ascii="Cambria" w:hAnsi="Cambria"/>
                <w:bCs/>
                <w:sz w:val="14"/>
                <w:szCs w:val="14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6A4D99" w:rsidRDefault="006A4D99" w:rsidP="000056C0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A4D99" w:rsidRPr="00C10052" w:rsidRDefault="006A4D99" w:rsidP="000056C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10052">
              <w:rPr>
                <w:b/>
                <w:color w:val="FF0000"/>
                <w:sz w:val="24"/>
                <w:szCs w:val="24"/>
              </w:rPr>
              <w:t>II. DÖNEM, II. YAZILI SINAVI</w:t>
            </w:r>
          </w:p>
        </w:tc>
        <w:tc>
          <w:tcPr>
            <w:tcW w:w="3827" w:type="dxa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2693" w:type="dxa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992" w:type="dxa"/>
            <w:vMerge w:val="restart"/>
          </w:tcPr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775A3C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Pr="00775A3C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75A3C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75A3C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75A3C">
              <w:rPr>
                <w:rFonts w:ascii="Cambria" w:hAnsi="Cambria"/>
                <w:sz w:val="12"/>
                <w:szCs w:val="12"/>
              </w:rPr>
              <w:t>Osman Turan;  Selçuklular Zamanında Türkiye.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775A3C">
              <w:rPr>
                <w:rFonts w:ascii="Cambria" w:hAnsi="Cambria"/>
                <w:sz w:val="12"/>
                <w:szCs w:val="12"/>
              </w:rPr>
              <w:t>Osman Turan; Türk Cihan Hâkimiyeti Mefkûresi Tarihi</w:t>
            </w:r>
            <w:r w:rsidRPr="00775A3C">
              <w:rPr>
                <w:rFonts w:ascii="Cambria" w:hAnsi="Cambria"/>
                <w:sz w:val="12"/>
                <w:szCs w:val="12"/>
                <w:lang w:eastAsia="tr-TR"/>
              </w:rPr>
              <w:t xml:space="preserve"> </w:t>
            </w:r>
          </w:p>
          <w:p w:rsidR="006A4D99" w:rsidRPr="00775A3C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75A3C">
              <w:rPr>
                <w:rFonts w:ascii="Cambria" w:hAnsi="Cambria"/>
                <w:sz w:val="12"/>
                <w:szCs w:val="12"/>
              </w:rPr>
              <w:t>Oktay Aslanapa; Türk Sanatı</w:t>
            </w:r>
          </w:p>
        </w:tc>
      </w:tr>
      <w:tr w:rsidR="006A4D99" w:rsidRPr="00C10052" w:rsidTr="003C0601">
        <w:trPr>
          <w:trHeight w:val="988"/>
        </w:trPr>
        <w:tc>
          <w:tcPr>
            <w:tcW w:w="448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AC5172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1A7FAF">
            <w:pPr>
              <w:spacing w:after="0" w:line="240" w:lineRule="auto"/>
            </w:pPr>
            <w:r w:rsidRPr="00C10052">
              <w:t>1</w:t>
            </w:r>
          </w:p>
          <w:p w:rsidR="006A4D99" w:rsidRPr="00C10052" w:rsidRDefault="006A4D99" w:rsidP="001A7FAF">
            <w:pPr>
              <w:spacing w:after="0" w:line="240" w:lineRule="auto"/>
            </w:pPr>
          </w:p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2835" w:type="dxa"/>
            <w:vAlign w:val="center"/>
          </w:tcPr>
          <w:p w:rsidR="006A4D99" w:rsidRDefault="006A4D99" w:rsidP="00332F59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D259A">
              <w:rPr>
                <w:rFonts w:ascii="Cambria" w:hAnsi="Cambria"/>
                <w:sz w:val="16"/>
                <w:szCs w:val="16"/>
              </w:rPr>
              <w:t xml:space="preserve">4. Türkiye Selçuklularının siyasi, sosyal, ekonomik ve kültürel faaliyetlerini; Anadolu’nun Türk yurdu olması açısından değerlendirir. </w:t>
            </w:r>
          </w:p>
          <w:p w:rsidR="006A4D99" w:rsidRPr="003C0601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119" w:type="dxa"/>
          </w:tcPr>
          <w:p w:rsidR="006A4D99" w:rsidRPr="00AC5172" w:rsidRDefault="006A4D99" w:rsidP="00332F59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332F59" w:rsidRDefault="006A4D99" w:rsidP="00332F5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332F59">
              <w:rPr>
                <w:rFonts w:ascii="Cambria" w:hAnsi="Cambria"/>
                <w:b/>
                <w:sz w:val="16"/>
                <w:szCs w:val="16"/>
              </w:rPr>
              <w:t>KÜLTÜR VE MEDENİYET</w:t>
            </w:r>
          </w:p>
          <w:p w:rsidR="006A4D99" w:rsidRPr="00332F59" w:rsidRDefault="006A4D99" w:rsidP="00332F5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32F59">
              <w:rPr>
                <w:rFonts w:ascii="Cambria" w:hAnsi="Cambria"/>
                <w:sz w:val="16"/>
                <w:szCs w:val="16"/>
              </w:rPr>
              <w:t>Devlet Yönetimi</w:t>
            </w:r>
          </w:p>
          <w:p w:rsidR="006A4D99" w:rsidRPr="00332F59" w:rsidRDefault="006A4D99" w:rsidP="00332F5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32F59">
              <w:rPr>
                <w:rFonts w:ascii="Cambria" w:hAnsi="Cambria"/>
                <w:sz w:val="16"/>
                <w:szCs w:val="16"/>
              </w:rPr>
              <w:t>Ordu Teşkilatı</w:t>
            </w:r>
          </w:p>
          <w:p w:rsidR="006A4D99" w:rsidRPr="00332F59" w:rsidRDefault="006A4D99" w:rsidP="00332F5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32F59">
              <w:rPr>
                <w:rFonts w:ascii="Cambria" w:hAnsi="Cambria"/>
                <w:sz w:val="16"/>
                <w:szCs w:val="16"/>
              </w:rPr>
              <w:t>Sosyal Hayat</w:t>
            </w:r>
          </w:p>
          <w:p w:rsidR="006A4D99" w:rsidRPr="002F3552" w:rsidRDefault="006A4D99" w:rsidP="001A7FAF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  <w:tc>
          <w:tcPr>
            <w:tcW w:w="3827" w:type="dxa"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2693" w:type="dxa"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</w:tr>
    </w:tbl>
    <w:p w:rsidR="006A4D99" w:rsidRDefault="006A4D99" w:rsidP="00323604">
      <w:pPr>
        <w:spacing w:after="0"/>
        <w:rPr>
          <w:sz w:val="10"/>
          <w:szCs w:val="10"/>
        </w:rPr>
      </w:pPr>
    </w:p>
    <w:p w:rsidR="006A4D99" w:rsidRDefault="006A4D99" w:rsidP="00323604">
      <w:pPr>
        <w:spacing w:after="0"/>
        <w:rPr>
          <w:sz w:val="10"/>
          <w:szCs w:val="10"/>
        </w:rPr>
      </w:pPr>
    </w:p>
    <w:p w:rsidR="006A4D99" w:rsidRDefault="006A4D99" w:rsidP="00323604">
      <w:pPr>
        <w:spacing w:after="0"/>
        <w:rPr>
          <w:sz w:val="10"/>
          <w:szCs w:val="10"/>
        </w:rPr>
      </w:pPr>
    </w:p>
    <w:p w:rsidR="006A4D99" w:rsidRPr="00323604" w:rsidRDefault="006A4D99" w:rsidP="00323604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A33CD9">
        <w:trPr>
          <w:trHeight w:val="866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(0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 xml:space="preserve"> - 0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6"/>
                <w:szCs w:val="16"/>
              </w:rPr>
              <w:t>. 06,201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1A7FAF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1A7FAF">
            <w:pPr>
              <w:spacing w:after="0" w:line="240" w:lineRule="auto"/>
            </w:pPr>
            <w:r w:rsidRPr="00C10052">
              <w:t xml:space="preserve"> </w:t>
            </w:r>
          </w:p>
          <w:p w:rsidR="006A4D99" w:rsidRPr="00C10052" w:rsidRDefault="006A4D99" w:rsidP="001A7FA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Default="006A4D99" w:rsidP="003F63E6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3F63E6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3F63E6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Default="006A4D99" w:rsidP="003F63E6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3C0601" w:rsidRDefault="006A4D99" w:rsidP="003F63E6">
            <w:pPr>
              <w:pStyle w:val="Default"/>
              <w:rPr>
                <w:rFonts w:ascii="Cambria" w:hAnsi="Cambria"/>
                <w:sz w:val="6"/>
                <w:szCs w:val="6"/>
              </w:rPr>
            </w:pPr>
          </w:p>
          <w:p w:rsidR="006A4D99" w:rsidRPr="00CD259A" w:rsidRDefault="006A4D99" w:rsidP="003F63E6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CD259A">
              <w:rPr>
                <w:rFonts w:ascii="Cambria" w:hAnsi="Cambria"/>
                <w:sz w:val="16"/>
                <w:szCs w:val="16"/>
              </w:rPr>
              <w:t xml:space="preserve">4. Türkiye Selçuklularının siyasi, sosyal, ekonomik ve kültürel faaliyetlerini; Anadolu’nun Türk yurdu olması açısından değerlendirir. </w:t>
            </w:r>
          </w:p>
          <w:p w:rsidR="006A4D99" w:rsidRPr="00C10052" w:rsidRDefault="006A4D99" w:rsidP="001A7FAF">
            <w:pPr>
              <w:spacing w:after="0" w:line="240" w:lineRule="auto"/>
            </w:pPr>
          </w:p>
          <w:p w:rsidR="006A4D99" w:rsidRPr="00C10052" w:rsidRDefault="006A4D99" w:rsidP="001A7FAF">
            <w:pPr>
              <w:spacing w:after="0" w:line="240" w:lineRule="auto"/>
            </w:pPr>
          </w:p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3C0601" w:rsidRDefault="006A4D99" w:rsidP="003F63E6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3F63E6" w:rsidRDefault="006A4D99" w:rsidP="003F63E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Türk – Ermeni İlişkileri</w:t>
            </w:r>
          </w:p>
          <w:p w:rsidR="006A4D99" w:rsidRPr="003F63E6" w:rsidRDefault="006A4D99" w:rsidP="003F63E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Ahilik</w:t>
            </w:r>
          </w:p>
          <w:p w:rsidR="006A4D99" w:rsidRPr="003F63E6" w:rsidRDefault="006A4D99" w:rsidP="003F63E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Din ve İnanış</w:t>
            </w:r>
          </w:p>
          <w:p w:rsidR="006A4D99" w:rsidRPr="002F3552" w:rsidRDefault="006A4D99" w:rsidP="00A33CD9">
            <w:pPr>
              <w:spacing w:after="0" w:line="240" w:lineRule="auto"/>
              <w:rPr>
                <w:rFonts w:ascii="Cambria" w:hAnsi="Cambria"/>
                <w:b/>
                <w:sz w:val="8"/>
                <w:szCs w:val="8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Hukuk</w:t>
            </w:r>
          </w:p>
        </w:tc>
        <w:tc>
          <w:tcPr>
            <w:tcW w:w="3827" w:type="dxa"/>
            <w:vMerge w:val="restart"/>
          </w:tcPr>
          <w:p w:rsidR="006A4D99" w:rsidRDefault="006A4D99" w:rsidP="0046105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  <w:p w:rsidR="006A4D99" w:rsidRDefault="006A4D99" w:rsidP="0046105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  <w:p w:rsidR="006A4D99" w:rsidRDefault="006A4D99" w:rsidP="0046105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  <w:p w:rsidR="006A4D99" w:rsidRPr="00461056" w:rsidRDefault="006A4D99" w:rsidP="0046105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461056">
              <w:rPr>
                <w:rFonts w:ascii="Cambria" w:hAnsi="Cambria"/>
                <w:b/>
                <w:color w:val="000000"/>
                <w:sz w:val="16"/>
                <w:szCs w:val="16"/>
              </w:rPr>
              <w:t>Yıllar Öncesinden Gelen Mesaj:</w:t>
            </w:r>
            <w:r w:rsidRPr="00461056">
              <w:rPr>
                <w:rFonts w:ascii="Cambria" w:hAnsi="Cambria"/>
                <w:color w:val="000000"/>
                <w:sz w:val="16"/>
                <w:szCs w:val="16"/>
              </w:rPr>
              <w:t xml:space="preserve"> Yunus Emre ve Mevlana’nın eserlerinden seçilen örnek metinlerle insan sevgisi anlayışı incelenir. </w:t>
            </w:r>
          </w:p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2693" w:type="dxa"/>
            <w:vMerge w:val="restart"/>
          </w:tcPr>
          <w:p w:rsidR="006A4D99" w:rsidRPr="00A33CD9" w:rsidRDefault="006A4D99" w:rsidP="00A7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4"/>
                <w:szCs w:val="14"/>
              </w:rPr>
            </w:pPr>
            <w:r w:rsidRPr="00A33CD9">
              <w:rPr>
                <w:rFonts w:ascii="Cambria" w:hAnsi="Cambria"/>
                <w:color w:val="000000"/>
                <w:sz w:val="14"/>
                <w:szCs w:val="14"/>
              </w:rPr>
              <w:t xml:space="preserve">[!] Türk-Ermeni ilişkilerine ve Türkiye Selçuklu Devleti yönetimindeki Ermenilerin sosyal, ekonomik ve kültürel yaşayışları vurgulanacaktır. </w:t>
            </w:r>
          </w:p>
          <w:p w:rsidR="006A4D99" w:rsidRPr="00A33CD9" w:rsidRDefault="006A4D99" w:rsidP="00A7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000000"/>
                <w:sz w:val="14"/>
                <w:szCs w:val="14"/>
              </w:rPr>
            </w:pPr>
            <w:r w:rsidRPr="00A33CD9">
              <w:rPr>
                <w:rFonts w:ascii="Cambria" w:hAnsi="Cambria"/>
                <w:color w:val="000000"/>
                <w:sz w:val="14"/>
                <w:szCs w:val="14"/>
              </w:rPr>
              <w:t xml:space="preserve">[!] Ahilik teşkilatı, sosyal, kültürel ve ekonomik yönleriyle ele alınacaktır. </w:t>
            </w:r>
          </w:p>
          <w:p w:rsidR="006A4D99" w:rsidRPr="00A77F88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33CD9">
              <w:rPr>
                <w:rFonts w:ascii="Cambria" w:hAnsi="Cambria"/>
                <w:sz w:val="14"/>
                <w:szCs w:val="14"/>
              </w:rPr>
              <w:t>[!] Ahmet Yesevi, Mevlana, Yunus Emre gibi Türk-İslam düşünürlerinin düşünce hayatına katkıları vurgulanacaktır.</w:t>
            </w:r>
          </w:p>
        </w:tc>
        <w:tc>
          <w:tcPr>
            <w:tcW w:w="992" w:type="dxa"/>
            <w:vMerge w:val="restart"/>
          </w:tcPr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A7AB2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6A4D99" w:rsidRPr="00DA7AB2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A7AB2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A7AB2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A7AB2">
              <w:rPr>
                <w:rFonts w:ascii="Cambria" w:hAnsi="Cambria"/>
                <w:sz w:val="12"/>
                <w:szCs w:val="12"/>
              </w:rPr>
              <w:t>Osman Turan;  Selçuklular Zamanında Türkiye.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DA7AB2">
              <w:rPr>
                <w:rFonts w:ascii="Cambria" w:hAnsi="Cambria"/>
                <w:sz w:val="12"/>
                <w:szCs w:val="12"/>
              </w:rPr>
              <w:t>Osman Turan; Türk Cihan Hâkimiyeti Mefkûresi Tarihi</w:t>
            </w:r>
            <w:r w:rsidRPr="00DA7AB2">
              <w:rPr>
                <w:rFonts w:ascii="Cambria" w:hAnsi="Cambria"/>
                <w:sz w:val="12"/>
                <w:szCs w:val="12"/>
                <w:lang w:eastAsia="tr-TR"/>
              </w:rPr>
              <w:t xml:space="preserve"> </w:t>
            </w:r>
          </w:p>
          <w:p w:rsidR="006A4D99" w:rsidRPr="00DA7AB2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A7AB2">
              <w:rPr>
                <w:rFonts w:ascii="Cambria" w:hAnsi="Cambria"/>
                <w:sz w:val="12"/>
                <w:szCs w:val="12"/>
              </w:rPr>
              <w:t>Oktay Aslanapa; Türk Sanatı</w:t>
            </w:r>
          </w:p>
        </w:tc>
      </w:tr>
      <w:tr w:rsidR="006A4D99" w:rsidRPr="00C10052" w:rsidTr="00DA7AB2">
        <w:trPr>
          <w:trHeight w:val="964"/>
        </w:trPr>
        <w:tc>
          <w:tcPr>
            <w:tcW w:w="448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Pr="003C0601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DA7AB2" w:rsidRDefault="006A4D99" w:rsidP="001A7FAF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1A7FA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Pr="00A33CD9" w:rsidRDefault="006A4D99" w:rsidP="003F63E6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6A4D99" w:rsidRPr="003F63E6" w:rsidRDefault="006A4D99" w:rsidP="003F63E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Sanayi</w:t>
            </w:r>
          </w:p>
          <w:p w:rsidR="006A4D99" w:rsidRPr="003F63E6" w:rsidRDefault="006A4D99" w:rsidP="003F63E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Ticaret</w:t>
            </w:r>
          </w:p>
          <w:p w:rsidR="006A4D99" w:rsidRPr="003F63E6" w:rsidRDefault="006A4D99" w:rsidP="003F63E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Kültürel Hayat</w:t>
            </w:r>
          </w:p>
          <w:p w:rsidR="006A4D99" w:rsidRPr="003F63E6" w:rsidRDefault="006A4D99" w:rsidP="003F63E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F63E6">
              <w:rPr>
                <w:rFonts w:ascii="Cambria" w:hAnsi="Cambria"/>
                <w:sz w:val="16"/>
                <w:szCs w:val="16"/>
              </w:rPr>
              <w:t>Sanat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1A7FAF">
            <w:pPr>
              <w:spacing w:after="0" w:line="240" w:lineRule="auto"/>
            </w:pPr>
          </w:p>
        </w:tc>
      </w:tr>
    </w:tbl>
    <w:p w:rsidR="006A4D99" w:rsidRDefault="006A4D99" w:rsidP="00CE191E">
      <w:pPr>
        <w:spacing w:after="0"/>
        <w:rPr>
          <w:sz w:val="10"/>
          <w:szCs w:val="10"/>
        </w:rPr>
      </w:pPr>
    </w:p>
    <w:p w:rsidR="006A4D99" w:rsidRDefault="006A4D99" w:rsidP="00CE191E">
      <w:pPr>
        <w:spacing w:after="0"/>
        <w:rPr>
          <w:sz w:val="10"/>
          <w:szCs w:val="10"/>
        </w:rPr>
      </w:pPr>
    </w:p>
    <w:p w:rsidR="006A4D99" w:rsidRPr="00323604" w:rsidRDefault="006A4D99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A4D99" w:rsidRPr="00C10052" w:rsidTr="00F84636">
        <w:trPr>
          <w:trHeight w:val="549"/>
        </w:trPr>
        <w:tc>
          <w:tcPr>
            <w:tcW w:w="448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extDirection w:val="btLr"/>
          </w:tcPr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>10</w:t>
            </w:r>
            <w:r w:rsidRPr="00C10052">
              <w:rPr>
                <w:b/>
                <w:sz w:val="16"/>
                <w:szCs w:val="16"/>
              </w:rPr>
              <w:t xml:space="preserve"> - </w:t>
            </w:r>
            <w:r>
              <w:rPr>
                <w:b/>
                <w:sz w:val="16"/>
                <w:szCs w:val="16"/>
              </w:rPr>
              <w:t>14</w:t>
            </w:r>
            <w:r w:rsidRPr="00C10052">
              <w:rPr>
                <w:b/>
                <w:sz w:val="16"/>
                <w:szCs w:val="16"/>
              </w:rPr>
              <w:t>. 06,201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A4D99" w:rsidRPr="00C10052" w:rsidRDefault="006A4D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6A4D99" w:rsidRDefault="006A4D99" w:rsidP="001A7FAF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EC1A2D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C1A2D">
              <w:rPr>
                <w:rFonts w:ascii="Cambria" w:hAnsi="Cambria"/>
                <w:sz w:val="16"/>
                <w:szCs w:val="16"/>
              </w:rPr>
              <w:t xml:space="preserve">5. İlhanlı Devleti’nin siyasi faaliyetlerinin Anadolu ve Orta Doğu’ya etkilerini tartışır. </w:t>
            </w:r>
          </w:p>
          <w:p w:rsidR="006A4D99" w:rsidRPr="00EC1A2D" w:rsidRDefault="006A4D99" w:rsidP="001A7FAF">
            <w:pPr>
              <w:pStyle w:val="Default"/>
              <w:rPr>
                <w:rFonts w:ascii="Cambria" w:hAnsi="Cambria"/>
                <w:sz w:val="10"/>
                <w:szCs w:val="10"/>
              </w:rPr>
            </w:pPr>
          </w:p>
          <w:p w:rsidR="006A4D99" w:rsidRPr="00EC1A2D" w:rsidRDefault="006A4D99" w:rsidP="00965F7E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C1A2D">
              <w:rPr>
                <w:rFonts w:ascii="Cambria" w:hAnsi="Cambria"/>
                <w:sz w:val="16"/>
                <w:szCs w:val="16"/>
              </w:rPr>
              <w:t xml:space="preserve">6. Kösedağ Savaşı’nın siyasi, sosyal, kültürel ve ekonomik sonuçlarını değerlendirir. </w:t>
            </w:r>
          </w:p>
        </w:tc>
        <w:tc>
          <w:tcPr>
            <w:tcW w:w="3119" w:type="dxa"/>
          </w:tcPr>
          <w:p w:rsidR="006A4D99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F84636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EC1A2D">
              <w:rPr>
                <w:rFonts w:ascii="Cambria" w:hAnsi="Cambria"/>
                <w:b/>
                <w:sz w:val="16"/>
                <w:szCs w:val="16"/>
              </w:rPr>
              <w:t>4.Türkiye Selçuklu Devleti’nin Dağılma Dönemi</w:t>
            </w: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6A4D99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C1A2D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C1A2D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C1A2D">
              <w:rPr>
                <w:rFonts w:ascii="Cambria" w:hAnsi="Cambria"/>
                <w:b/>
                <w:sz w:val="16"/>
                <w:szCs w:val="16"/>
              </w:rPr>
              <w:t>Cengiz Han:</w:t>
            </w:r>
            <w:r w:rsidRPr="00EC1A2D">
              <w:rPr>
                <w:rFonts w:ascii="Cambria" w:hAnsi="Cambria"/>
                <w:sz w:val="16"/>
                <w:szCs w:val="16"/>
              </w:rPr>
              <w:t xml:space="preserve"> Cengiz Han’la ilgili belgesel izlenir. </w:t>
            </w:r>
          </w:p>
          <w:p w:rsidR="006A4D99" w:rsidRPr="00EC1A2D" w:rsidRDefault="006A4D99" w:rsidP="001A7FAF">
            <w:pPr>
              <w:pStyle w:val="Default"/>
              <w:rPr>
                <w:rFonts w:ascii="Cambria" w:hAnsi="Cambria"/>
                <w:b/>
                <w:sz w:val="16"/>
                <w:szCs w:val="16"/>
              </w:rPr>
            </w:pPr>
          </w:p>
          <w:p w:rsidR="006A4D99" w:rsidRPr="00EC1A2D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A4D99" w:rsidRPr="00EC1A2D" w:rsidRDefault="006A4D99" w:rsidP="001A7FAF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EC1A2D">
              <w:rPr>
                <w:rFonts w:ascii="Cambria" w:hAnsi="Cambria"/>
                <w:sz w:val="16"/>
                <w:szCs w:val="16"/>
              </w:rPr>
              <w:t xml:space="preserve">[!] Moğol Devleti’ne kısaca değinilecektir. </w:t>
            </w:r>
          </w:p>
          <w:p w:rsidR="006A4D99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6A4D99" w:rsidRPr="00EC1A2D" w:rsidRDefault="006A4D99" w:rsidP="001A7FA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C1A2D">
              <w:rPr>
                <w:rFonts w:ascii="Cambria" w:hAnsi="Cambria"/>
                <w:sz w:val="16"/>
                <w:szCs w:val="16"/>
              </w:rPr>
              <w:t>[!] Moğol Memluk ilişkisinin Anadolu’ya etkisi vurgulanacaktır.</w:t>
            </w:r>
          </w:p>
        </w:tc>
        <w:tc>
          <w:tcPr>
            <w:tcW w:w="992" w:type="dxa"/>
            <w:vMerge w:val="restart"/>
          </w:tcPr>
          <w:p w:rsidR="006A4D99" w:rsidRPr="00AD5DA7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6A4D99" w:rsidRPr="00AD5DA7" w:rsidRDefault="006A4D99" w:rsidP="00867C0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D5DA7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A4D99" w:rsidRPr="00AD5DA7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D5DA7">
              <w:rPr>
                <w:rFonts w:ascii="Cambria" w:hAnsi="Cambria"/>
                <w:sz w:val="12"/>
                <w:szCs w:val="12"/>
              </w:rPr>
              <w:t>Milli Eğitim Bakanlığının önerdiği Ana Ders Kitabı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D5DA7">
              <w:rPr>
                <w:rFonts w:ascii="Cambria" w:hAnsi="Cambria"/>
                <w:sz w:val="12"/>
                <w:szCs w:val="12"/>
              </w:rPr>
              <w:t>Genel Tarih Atlası</w:t>
            </w:r>
          </w:p>
          <w:p w:rsidR="006A4D99" w:rsidRPr="00AD5DA7" w:rsidRDefault="006A4D99" w:rsidP="001A7FAF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D5DA7">
              <w:rPr>
                <w:rFonts w:ascii="Cambria" w:hAnsi="Cambria"/>
                <w:sz w:val="12"/>
                <w:szCs w:val="12"/>
              </w:rPr>
              <w:t>Osman Turan;  Selçuklular Zamanında Türkiye.</w:t>
            </w:r>
          </w:p>
          <w:p w:rsidR="006A4D99" w:rsidRPr="00AD5DA7" w:rsidRDefault="006A4D99" w:rsidP="00867C0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D5DA7">
              <w:rPr>
                <w:rFonts w:ascii="Cambria" w:hAnsi="Cambria"/>
                <w:sz w:val="12"/>
                <w:szCs w:val="12"/>
              </w:rPr>
              <w:t>Osman Turan; Türk Cihan Hâkimiyeti Mefkûresi Tarihi</w:t>
            </w:r>
          </w:p>
        </w:tc>
      </w:tr>
      <w:tr w:rsidR="006A4D99" w:rsidRPr="00C10052" w:rsidTr="00867C03">
        <w:trPr>
          <w:trHeight w:val="904"/>
        </w:trPr>
        <w:tc>
          <w:tcPr>
            <w:tcW w:w="448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6A4D9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AD5DA7" w:rsidRDefault="006A4D99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A4D99" w:rsidRPr="00C10052" w:rsidRDefault="006A4D99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6A4D99" w:rsidRDefault="006A4D99" w:rsidP="00EC1A2D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965F7E" w:rsidRDefault="006A4D99" w:rsidP="00EC1A2D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6A4D99" w:rsidRPr="00EC1A2D" w:rsidRDefault="006A4D99" w:rsidP="00867C0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C1A2D">
              <w:rPr>
                <w:rFonts w:ascii="Cambria" w:hAnsi="Cambria"/>
                <w:b/>
                <w:sz w:val="16"/>
                <w:szCs w:val="16"/>
              </w:rPr>
              <w:t>5.Türkiye Selçuklu Devleti’nin Yıkılış Dönemi</w:t>
            </w:r>
          </w:p>
        </w:tc>
        <w:tc>
          <w:tcPr>
            <w:tcW w:w="3827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6A4D99" w:rsidRPr="00C10052" w:rsidRDefault="006A4D99" w:rsidP="00C10052">
            <w:pPr>
              <w:spacing w:after="0" w:line="240" w:lineRule="auto"/>
            </w:pPr>
          </w:p>
        </w:tc>
      </w:tr>
    </w:tbl>
    <w:p w:rsidR="006A4D99" w:rsidRDefault="006A4D99" w:rsidP="00CE191E">
      <w:pPr>
        <w:spacing w:after="0"/>
      </w:pPr>
    </w:p>
    <w:p w:rsidR="006A4D99" w:rsidRDefault="006A4D99" w:rsidP="00CE191E">
      <w:pPr>
        <w:spacing w:after="0"/>
      </w:pPr>
    </w:p>
    <w:p w:rsidR="006A4D99" w:rsidRDefault="006A4D99" w:rsidP="00CE191E">
      <w:pPr>
        <w:spacing w:after="0"/>
      </w:pPr>
    </w:p>
    <w:p w:rsidR="006A4D99" w:rsidRDefault="006A4D99" w:rsidP="00CE191E">
      <w:pPr>
        <w:spacing w:after="0"/>
      </w:pPr>
    </w:p>
    <w:p w:rsidR="006A4D99" w:rsidRDefault="006A4D99" w:rsidP="00CE191E">
      <w:pPr>
        <w:spacing w:after="0"/>
      </w:pPr>
    </w:p>
    <w:p w:rsidR="006A4D99" w:rsidRDefault="006A4D99" w:rsidP="00CE191E">
      <w:pPr>
        <w:spacing w:after="0"/>
      </w:pPr>
    </w:p>
    <w:tbl>
      <w:tblPr>
        <w:tblW w:w="0" w:type="auto"/>
        <w:tblLook w:val="00A0"/>
      </w:tblPr>
      <w:tblGrid>
        <w:gridCol w:w="3652"/>
        <w:gridCol w:w="3969"/>
        <w:gridCol w:w="3686"/>
        <w:gridCol w:w="4819"/>
        <w:gridCol w:w="109"/>
      </w:tblGrid>
      <w:tr w:rsidR="006A4D99" w:rsidRPr="00C10052" w:rsidTr="00C10052">
        <w:trPr>
          <w:gridAfter w:val="1"/>
          <w:wAfter w:w="109" w:type="dxa"/>
        </w:trPr>
        <w:tc>
          <w:tcPr>
            <w:tcW w:w="16126" w:type="dxa"/>
            <w:gridSpan w:val="4"/>
          </w:tcPr>
          <w:p w:rsidR="006A4D99" w:rsidRPr="00DE2AF2" w:rsidRDefault="006A4D99" w:rsidP="00DE2AF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  <w:r w:rsidRPr="00DE2AF2">
              <w:rPr>
                <w:rFonts w:ascii="Cambria" w:hAnsi="Cambria"/>
                <w:b/>
              </w:rPr>
              <w:t xml:space="preserve">NOT: </w:t>
            </w:r>
            <w:r w:rsidRPr="00DE2AF2">
              <w:rPr>
                <w:rFonts w:ascii="Cambria" w:hAnsi="Cambria"/>
              </w:rPr>
              <w:t>İşbu Yıllık Plan;</w:t>
            </w:r>
          </w:p>
          <w:p w:rsidR="006A4D99" w:rsidRPr="00DE2AF2" w:rsidRDefault="006A4D99" w:rsidP="00DE2AF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  <w:r w:rsidRPr="00DE2AF2">
              <w:rPr>
                <w:rFonts w:ascii="Cambria" w:hAnsi="Cambria"/>
              </w:rPr>
              <w:t xml:space="preserve">Talim ve Terbiye Kurulu Başkanlığı’nın </w:t>
            </w:r>
            <w:r w:rsidRPr="00DE2AF2">
              <w:rPr>
                <w:rFonts w:ascii="Cambria" w:hAnsi="Cambria"/>
                <w:b/>
                <w:color w:val="0070C0"/>
              </w:rPr>
              <w:t xml:space="preserve">11.10.2007 tarih ve 172 sayılı </w:t>
            </w:r>
            <w:r w:rsidRPr="00DE2AF2">
              <w:rPr>
                <w:rFonts w:ascii="Cambria" w:hAnsi="Cambria"/>
              </w:rPr>
              <w:t xml:space="preserve">Kurul Kararı gereği hazırlanan </w:t>
            </w:r>
            <w:r w:rsidRPr="00DE2AF2">
              <w:rPr>
                <w:rFonts w:ascii="Cambria" w:hAnsi="Cambria"/>
                <w:b/>
                <w:color w:val="0070C0"/>
              </w:rPr>
              <w:t>Tarih 9 Öğretim Programı</w:t>
            </w:r>
            <w:r w:rsidRPr="00DE2AF2">
              <w:rPr>
                <w:rFonts w:ascii="Cambria" w:hAnsi="Cambria"/>
              </w:rPr>
              <w:t xml:space="preserve">nda belirtilen esaslara uygun olarak,  </w:t>
            </w:r>
          </w:p>
          <w:p w:rsidR="006A4D99" w:rsidRPr="00DE2AF2" w:rsidRDefault="006A4D99" w:rsidP="00DE2AF2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</w:rPr>
            </w:pPr>
            <w:r w:rsidRPr="00DE2AF2">
              <w:rPr>
                <w:rFonts w:ascii="Cambria" w:hAnsi="Cambria"/>
                <w:b/>
              </w:rPr>
              <w:t>Talim ve Terbiye Kurulu Başkanlığı’nın</w:t>
            </w:r>
            <w:r w:rsidRPr="00DE2AF2">
              <w:rPr>
                <w:rFonts w:ascii="Cambria" w:hAnsi="Cambria"/>
              </w:rPr>
              <w:t xml:space="preserve"> </w:t>
            </w:r>
            <w:r w:rsidRPr="00DE2AF2">
              <w:rPr>
                <w:rFonts w:ascii="Cambria" w:hAnsi="Cambria"/>
                <w:b/>
                <w:color w:val="0070C0"/>
              </w:rPr>
              <w:t>27.04. 1998 tarih ve 64 sayılı kararı</w:t>
            </w:r>
            <w:r w:rsidRPr="00DE2AF2">
              <w:rPr>
                <w:rFonts w:ascii="Cambria" w:hAnsi="Cambria"/>
              </w:rPr>
              <w:t xml:space="preserve"> ile kabul edilen ve </w:t>
            </w:r>
            <w:r w:rsidRPr="00DE2AF2">
              <w:rPr>
                <w:rFonts w:ascii="Cambria" w:hAnsi="Cambria"/>
                <w:b/>
                <w:color w:val="0070C0"/>
              </w:rPr>
              <w:t>Mayıs 1998 tarih 2488 sayılı Tebliğler Dergisi</w:t>
            </w:r>
            <w:r w:rsidRPr="00DE2AF2">
              <w:rPr>
                <w:rFonts w:ascii="Cambria" w:hAnsi="Cambria"/>
              </w:rPr>
              <w:t xml:space="preserve">’nde yayınlanan </w:t>
            </w:r>
            <w:r w:rsidRPr="00DE2AF2">
              <w:rPr>
                <w:rFonts w:ascii="Cambria" w:hAnsi="Cambria"/>
                <w:b/>
              </w:rPr>
              <w:t>“Ortaöğretim Kurumlarının Öğretim Programları ile Ders Kitaplarında Yer Alması Gereken</w:t>
            </w:r>
            <w:r w:rsidRPr="00DE2AF2">
              <w:rPr>
                <w:rFonts w:ascii="Cambria" w:hAnsi="Cambria"/>
              </w:rPr>
              <w:t xml:space="preserve"> “</w:t>
            </w:r>
            <w:r w:rsidRPr="00DE2AF2">
              <w:rPr>
                <w:rFonts w:ascii="Cambria" w:hAnsi="Cambria"/>
                <w:b/>
                <w:color w:val="0070C0"/>
              </w:rPr>
              <w:t>Atatürkçülükle İlgili Konular</w:t>
            </w:r>
            <w:r w:rsidRPr="00DE2AF2">
              <w:rPr>
                <w:rFonts w:ascii="Cambria" w:hAnsi="Cambria"/>
              </w:rPr>
              <w:t>” dikkate alınarak,</w:t>
            </w:r>
          </w:p>
          <w:p w:rsidR="006A4D99" w:rsidRPr="00DE2AF2" w:rsidRDefault="006A4D99" w:rsidP="00DE2AF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ahoma"/>
              </w:rPr>
            </w:pPr>
            <w:r w:rsidRPr="00DE2AF2">
              <w:rPr>
                <w:rFonts w:ascii="Cambria" w:hAnsi="Cambria"/>
              </w:rPr>
              <w:t xml:space="preserve">Talim ve Terbiye Kurulu Başkanlığı’nın </w:t>
            </w:r>
            <w:r w:rsidRPr="00DE2AF2">
              <w:rPr>
                <w:rFonts w:ascii="Cambria" w:hAnsi="Cambria"/>
                <w:b/>
                <w:color w:val="0070C0"/>
              </w:rPr>
              <w:t>30.07.2003 Tarihli, 226 Sayılı kararı ve 2551 Tebliğler Dergisinde yayımlanan “Millî Eğitim Bakanlığı Eğitim ve Öğretim Çalışmalarının Plânlı Yürütülmesine İlişkin Yönerge”</w:t>
            </w:r>
            <w:r w:rsidRPr="00DE2AF2">
              <w:rPr>
                <w:rFonts w:ascii="Cambria" w:hAnsi="Cambria"/>
              </w:rPr>
              <w:t xml:space="preserve"> esas alınarak ünitelendirilmiş olarak yapılmıştır</w:t>
            </w:r>
            <w:r w:rsidRPr="00DE2AF2">
              <w:rPr>
                <w:rFonts w:ascii="Cambria" w:hAnsi="Cambria" w:cs="Tahoma"/>
              </w:rPr>
              <w:t>.</w:t>
            </w: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806167">
                <w:rPr>
                  <w:rStyle w:val="Hyperlink"/>
                  <w:rFonts w:ascii="Times New Roman" w:hAnsi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4D99" w:rsidRPr="00C10052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D99" w:rsidRPr="00C10052" w:rsidTr="00C10052">
        <w:trPr>
          <w:gridAfter w:val="1"/>
          <w:wAfter w:w="109" w:type="dxa"/>
        </w:trPr>
        <w:tc>
          <w:tcPr>
            <w:tcW w:w="16126" w:type="dxa"/>
            <w:gridSpan w:val="4"/>
          </w:tcPr>
          <w:p w:rsidR="006A4D99" w:rsidRPr="00DE2AF2" w:rsidRDefault="006A4D99" w:rsidP="001A7FAF">
            <w:pPr>
              <w:spacing w:after="0" w:line="240" w:lineRule="auto"/>
              <w:jc w:val="center"/>
              <w:rPr>
                <w:rFonts w:ascii="Cambria" w:hAnsi="Cambria"/>
                <w:color w:val="000000"/>
              </w:rPr>
            </w:pPr>
            <w:r w:rsidRPr="00DE2AF2">
              <w:rPr>
                <w:rFonts w:ascii="Cambria" w:hAnsi="Cambria"/>
                <w:color w:val="000000"/>
              </w:rPr>
              <w:t>KARGIPINARI ANADOLU LİSESİ MÜDÜRLÜĞÜNE</w:t>
            </w:r>
          </w:p>
          <w:p w:rsidR="006A4D99" w:rsidRPr="00DE2AF2" w:rsidRDefault="006A4D99" w:rsidP="00DE2AF2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             </w:t>
            </w:r>
            <w:r w:rsidRPr="00DE2AF2">
              <w:rPr>
                <w:rFonts w:ascii="Cambria" w:hAnsi="Cambria"/>
                <w:color w:val="000000"/>
              </w:rPr>
              <w:t xml:space="preserve">2012/ 2013 Eğitim -  Öğretim Yılında 9. sınıflar </w:t>
            </w:r>
            <w:r w:rsidRPr="00DE2AF2">
              <w:rPr>
                <w:rFonts w:ascii="Cambria" w:hAnsi="Cambria"/>
                <w:b/>
                <w:color w:val="000000"/>
              </w:rPr>
              <w:t xml:space="preserve">TARİH 9 </w:t>
            </w:r>
            <w:r w:rsidRPr="00DE2AF2">
              <w:rPr>
                <w:rFonts w:ascii="Cambria" w:hAnsi="Cambria"/>
                <w:color w:val="000000"/>
              </w:rPr>
              <w:t>dersinde uygulayacağımız ÜNİTELENDİRİLMİŞ YILLIK DERS PLANIMIZ yukarıya çıkarılmıştır. Onayınızı arz ederiz.</w:t>
            </w:r>
          </w:p>
          <w:p w:rsidR="006A4D99" w:rsidRPr="00C10052" w:rsidRDefault="006A4D99" w:rsidP="00DE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DE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4D99" w:rsidRPr="00C10052" w:rsidRDefault="006A4D9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D99" w:rsidRPr="00115E9D" w:rsidTr="00E6443D">
        <w:trPr>
          <w:trHeight w:val="253"/>
        </w:trPr>
        <w:tc>
          <w:tcPr>
            <w:tcW w:w="3652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</w:p>
        </w:tc>
        <w:tc>
          <w:tcPr>
            <w:tcW w:w="3969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</w:p>
        </w:tc>
        <w:tc>
          <w:tcPr>
            <w:tcW w:w="3686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</w:p>
        </w:tc>
        <w:tc>
          <w:tcPr>
            <w:tcW w:w="4928" w:type="dxa"/>
            <w:gridSpan w:val="2"/>
          </w:tcPr>
          <w:p w:rsidR="006A4D99" w:rsidRPr="00115E9D" w:rsidRDefault="006A4D99" w:rsidP="00E6443D">
            <w:pPr>
              <w:tabs>
                <w:tab w:val="left" w:pos="3060"/>
              </w:tabs>
              <w:spacing w:after="0" w:line="240" w:lineRule="auto"/>
              <w:jc w:val="center"/>
              <w:rPr>
                <w:sz w:val="10"/>
                <w:szCs w:val="10"/>
              </w:rPr>
            </w:pPr>
            <w:r>
              <w:rPr>
                <w:sz w:val="20"/>
                <w:szCs w:val="20"/>
              </w:rPr>
              <w:t>OLUR</w:t>
            </w:r>
          </w:p>
        </w:tc>
      </w:tr>
      <w:tr w:rsidR="006A4D99" w:rsidRPr="004C489E" w:rsidTr="00E6443D">
        <w:tc>
          <w:tcPr>
            <w:tcW w:w="3652" w:type="dxa"/>
          </w:tcPr>
          <w:p w:rsidR="006A4D99" w:rsidRPr="00E047F4" w:rsidRDefault="006A4D99" w:rsidP="00E6443D">
            <w:pPr>
              <w:spacing w:after="0" w:line="240" w:lineRule="auto"/>
            </w:pPr>
          </w:p>
        </w:tc>
        <w:tc>
          <w:tcPr>
            <w:tcW w:w="3969" w:type="dxa"/>
          </w:tcPr>
          <w:p w:rsidR="006A4D99" w:rsidRPr="00E047F4" w:rsidRDefault="006A4D99" w:rsidP="00E6443D">
            <w:pPr>
              <w:spacing w:after="0" w:line="240" w:lineRule="auto"/>
            </w:pPr>
          </w:p>
        </w:tc>
        <w:tc>
          <w:tcPr>
            <w:tcW w:w="3686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</w:p>
        </w:tc>
        <w:tc>
          <w:tcPr>
            <w:tcW w:w="4928" w:type="dxa"/>
            <w:gridSpan w:val="2"/>
          </w:tcPr>
          <w:p w:rsidR="006A4D99" w:rsidRPr="004C489E" w:rsidRDefault="006A4D99" w:rsidP="00E6443D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 w:rsidRPr="00E047F4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Pr="00E047F4">
              <w:rPr>
                <w:rFonts w:ascii="Arial Narrow" w:hAnsi="Arial Narrow"/>
                <w:sz w:val="20"/>
                <w:szCs w:val="20"/>
              </w:rPr>
              <w:t>.09.201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</w:tr>
      <w:tr w:rsidR="006A4D99" w:rsidRPr="00E047F4" w:rsidTr="00E6443D">
        <w:tc>
          <w:tcPr>
            <w:tcW w:w="3652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>Kazım YILDIRIM</w:t>
            </w:r>
          </w:p>
        </w:tc>
        <w:tc>
          <w:tcPr>
            <w:tcW w:w="3969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>Mesut BÜYÜK</w:t>
            </w:r>
          </w:p>
        </w:tc>
        <w:tc>
          <w:tcPr>
            <w:tcW w:w="3686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>Yücel AKÇA</w:t>
            </w:r>
          </w:p>
        </w:tc>
        <w:tc>
          <w:tcPr>
            <w:tcW w:w="4928" w:type="dxa"/>
            <w:gridSpan w:val="2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>Mustafa Kemal UYAN</w:t>
            </w:r>
          </w:p>
        </w:tc>
      </w:tr>
      <w:tr w:rsidR="006A4D99" w:rsidRPr="00E047F4" w:rsidTr="00E6443D">
        <w:trPr>
          <w:trHeight w:val="80"/>
        </w:trPr>
        <w:tc>
          <w:tcPr>
            <w:tcW w:w="3652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3969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3686" w:type="dxa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4928" w:type="dxa"/>
            <w:gridSpan w:val="2"/>
          </w:tcPr>
          <w:p w:rsidR="006A4D99" w:rsidRPr="00E047F4" w:rsidRDefault="006A4D99" w:rsidP="00E6443D">
            <w:pPr>
              <w:spacing w:after="0" w:line="240" w:lineRule="auto"/>
              <w:jc w:val="center"/>
            </w:pPr>
            <w:r w:rsidRPr="00E047F4">
              <w:t xml:space="preserve">Okul Müdürü </w:t>
            </w:r>
          </w:p>
        </w:tc>
      </w:tr>
    </w:tbl>
    <w:p w:rsidR="006A4D99" w:rsidRPr="009E6878" w:rsidRDefault="006A4D99" w:rsidP="009E6878">
      <w:pPr>
        <w:tabs>
          <w:tab w:val="left" w:pos="945"/>
        </w:tabs>
      </w:pPr>
    </w:p>
    <w:sectPr w:rsidR="006A4D99" w:rsidRPr="009E6878" w:rsidSect="00FF2582">
      <w:pgSz w:w="16838" w:h="11906" w:orient="landscape"/>
      <w:pgMar w:top="284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999"/>
    <w:rsid w:val="00001A9C"/>
    <w:rsid w:val="000056C0"/>
    <w:rsid w:val="0000796F"/>
    <w:rsid w:val="00013717"/>
    <w:rsid w:val="00060494"/>
    <w:rsid w:val="00061830"/>
    <w:rsid w:val="00075691"/>
    <w:rsid w:val="00077191"/>
    <w:rsid w:val="0008188E"/>
    <w:rsid w:val="00082203"/>
    <w:rsid w:val="0008513F"/>
    <w:rsid w:val="0008571D"/>
    <w:rsid w:val="00094BAA"/>
    <w:rsid w:val="000A312C"/>
    <w:rsid w:val="000A5BF3"/>
    <w:rsid w:val="000B77D6"/>
    <w:rsid w:val="000C17E4"/>
    <w:rsid w:val="000C272D"/>
    <w:rsid w:val="000C3E16"/>
    <w:rsid w:val="000C4919"/>
    <w:rsid w:val="000C66FA"/>
    <w:rsid w:val="000D1175"/>
    <w:rsid w:val="000D1B35"/>
    <w:rsid w:val="000D2F89"/>
    <w:rsid w:val="000D5216"/>
    <w:rsid w:val="000E1504"/>
    <w:rsid w:val="000F7EB2"/>
    <w:rsid w:val="00105474"/>
    <w:rsid w:val="00115E9D"/>
    <w:rsid w:val="00115F1C"/>
    <w:rsid w:val="00122255"/>
    <w:rsid w:val="00123C6E"/>
    <w:rsid w:val="00140E8F"/>
    <w:rsid w:val="0014368B"/>
    <w:rsid w:val="0014473F"/>
    <w:rsid w:val="00151ED1"/>
    <w:rsid w:val="001849B6"/>
    <w:rsid w:val="00186582"/>
    <w:rsid w:val="00187877"/>
    <w:rsid w:val="0019352D"/>
    <w:rsid w:val="001A1D8F"/>
    <w:rsid w:val="001A5143"/>
    <w:rsid w:val="001A7FAF"/>
    <w:rsid w:val="001B377F"/>
    <w:rsid w:val="001B43CB"/>
    <w:rsid w:val="001B4F8D"/>
    <w:rsid w:val="001B7507"/>
    <w:rsid w:val="001B7EBF"/>
    <w:rsid w:val="001C23EB"/>
    <w:rsid w:val="001C7C17"/>
    <w:rsid w:val="001C7D9C"/>
    <w:rsid w:val="001D19E9"/>
    <w:rsid w:val="001D6601"/>
    <w:rsid w:val="001D6C6F"/>
    <w:rsid w:val="001E369A"/>
    <w:rsid w:val="001E63CB"/>
    <w:rsid w:val="00211AE3"/>
    <w:rsid w:val="00212872"/>
    <w:rsid w:val="00221F4C"/>
    <w:rsid w:val="00227057"/>
    <w:rsid w:val="00232C2E"/>
    <w:rsid w:val="0024001E"/>
    <w:rsid w:val="002453D1"/>
    <w:rsid w:val="00251B22"/>
    <w:rsid w:val="002616DC"/>
    <w:rsid w:val="00264C7B"/>
    <w:rsid w:val="0026583F"/>
    <w:rsid w:val="00270B01"/>
    <w:rsid w:val="00281978"/>
    <w:rsid w:val="002A057F"/>
    <w:rsid w:val="002A0700"/>
    <w:rsid w:val="002A4BC7"/>
    <w:rsid w:val="002B17F5"/>
    <w:rsid w:val="002C5940"/>
    <w:rsid w:val="002E37A7"/>
    <w:rsid w:val="002E3806"/>
    <w:rsid w:val="002E4875"/>
    <w:rsid w:val="002F183F"/>
    <w:rsid w:val="002F2034"/>
    <w:rsid w:val="002F3552"/>
    <w:rsid w:val="00307718"/>
    <w:rsid w:val="00315B50"/>
    <w:rsid w:val="00323604"/>
    <w:rsid w:val="00332F59"/>
    <w:rsid w:val="00336D7C"/>
    <w:rsid w:val="00340861"/>
    <w:rsid w:val="0036011C"/>
    <w:rsid w:val="00363A40"/>
    <w:rsid w:val="003736E8"/>
    <w:rsid w:val="00375594"/>
    <w:rsid w:val="00377456"/>
    <w:rsid w:val="00390FE0"/>
    <w:rsid w:val="00391F63"/>
    <w:rsid w:val="00394755"/>
    <w:rsid w:val="003B7617"/>
    <w:rsid w:val="003C0601"/>
    <w:rsid w:val="003C2D2A"/>
    <w:rsid w:val="003C3C07"/>
    <w:rsid w:val="003C5AF1"/>
    <w:rsid w:val="003D1A8C"/>
    <w:rsid w:val="003D4EB7"/>
    <w:rsid w:val="003E3D0E"/>
    <w:rsid w:val="003E6CFB"/>
    <w:rsid w:val="003F3F02"/>
    <w:rsid w:val="003F63E6"/>
    <w:rsid w:val="003F686A"/>
    <w:rsid w:val="00400338"/>
    <w:rsid w:val="00401999"/>
    <w:rsid w:val="0041389D"/>
    <w:rsid w:val="004200C2"/>
    <w:rsid w:val="00427633"/>
    <w:rsid w:val="004517B9"/>
    <w:rsid w:val="00454443"/>
    <w:rsid w:val="0045686D"/>
    <w:rsid w:val="00461056"/>
    <w:rsid w:val="00466612"/>
    <w:rsid w:val="00471842"/>
    <w:rsid w:val="00474A6C"/>
    <w:rsid w:val="00474AD9"/>
    <w:rsid w:val="004836BD"/>
    <w:rsid w:val="004864DB"/>
    <w:rsid w:val="00487007"/>
    <w:rsid w:val="004A2AC8"/>
    <w:rsid w:val="004A65E2"/>
    <w:rsid w:val="004B55BF"/>
    <w:rsid w:val="004C404E"/>
    <w:rsid w:val="004C446C"/>
    <w:rsid w:val="004C489E"/>
    <w:rsid w:val="004C7286"/>
    <w:rsid w:val="004C7747"/>
    <w:rsid w:val="004D2316"/>
    <w:rsid w:val="004D3341"/>
    <w:rsid w:val="004D510E"/>
    <w:rsid w:val="004E236A"/>
    <w:rsid w:val="004F06A1"/>
    <w:rsid w:val="00507157"/>
    <w:rsid w:val="00510EEF"/>
    <w:rsid w:val="00530F64"/>
    <w:rsid w:val="0053522C"/>
    <w:rsid w:val="0053534D"/>
    <w:rsid w:val="005417D4"/>
    <w:rsid w:val="00545537"/>
    <w:rsid w:val="00570D6C"/>
    <w:rsid w:val="00573885"/>
    <w:rsid w:val="00575FE8"/>
    <w:rsid w:val="00586BAD"/>
    <w:rsid w:val="0058784F"/>
    <w:rsid w:val="00587B78"/>
    <w:rsid w:val="00595830"/>
    <w:rsid w:val="00597E1C"/>
    <w:rsid w:val="005B7902"/>
    <w:rsid w:val="005D255B"/>
    <w:rsid w:val="005D2AEE"/>
    <w:rsid w:val="005D7691"/>
    <w:rsid w:val="005F144B"/>
    <w:rsid w:val="006039F6"/>
    <w:rsid w:val="00624AAE"/>
    <w:rsid w:val="00633719"/>
    <w:rsid w:val="00635167"/>
    <w:rsid w:val="00636C6B"/>
    <w:rsid w:val="006374BE"/>
    <w:rsid w:val="0067037B"/>
    <w:rsid w:val="00671CDA"/>
    <w:rsid w:val="00677A3C"/>
    <w:rsid w:val="0068315D"/>
    <w:rsid w:val="006870AA"/>
    <w:rsid w:val="00691F99"/>
    <w:rsid w:val="00695533"/>
    <w:rsid w:val="006A01F1"/>
    <w:rsid w:val="006A1E51"/>
    <w:rsid w:val="006A4D99"/>
    <w:rsid w:val="006B041D"/>
    <w:rsid w:val="006B6171"/>
    <w:rsid w:val="006C3956"/>
    <w:rsid w:val="006D765E"/>
    <w:rsid w:val="006E6B8D"/>
    <w:rsid w:val="006F7E35"/>
    <w:rsid w:val="007108F7"/>
    <w:rsid w:val="00715631"/>
    <w:rsid w:val="00732CD2"/>
    <w:rsid w:val="00747395"/>
    <w:rsid w:val="00752E0F"/>
    <w:rsid w:val="00754954"/>
    <w:rsid w:val="00757F0F"/>
    <w:rsid w:val="00757FE0"/>
    <w:rsid w:val="007617C0"/>
    <w:rsid w:val="007637EC"/>
    <w:rsid w:val="00765CFD"/>
    <w:rsid w:val="00775A3C"/>
    <w:rsid w:val="007812B1"/>
    <w:rsid w:val="007865C7"/>
    <w:rsid w:val="00786DAB"/>
    <w:rsid w:val="007A3639"/>
    <w:rsid w:val="007B538E"/>
    <w:rsid w:val="007C5976"/>
    <w:rsid w:val="007D59A0"/>
    <w:rsid w:val="007E7B61"/>
    <w:rsid w:val="007F4FDF"/>
    <w:rsid w:val="0080298F"/>
    <w:rsid w:val="00806167"/>
    <w:rsid w:val="00836182"/>
    <w:rsid w:val="008407B6"/>
    <w:rsid w:val="008413F7"/>
    <w:rsid w:val="008441B2"/>
    <w:rsid w:val="0084591D"/>
    <w:rsid w:val="00850E15"/>
    <w:rsid w:val="0085607B"/>
    <w:rsid w:val="00861C08"/>
    <w:rsid w:val="00862EF1"/>
    <w:rsid w:val="00867C03"/>
    <w:rsid w:val="00874961"/>
    <w:rsid w:val="00881A0D"/>
    <w:rsid w:val="0088751B"/>
    <w:rsid w:val="00891360"/>
    <w:rsid w:val="00896C5C"/>
    <w:rsid w:val="008A5F27"/>
    <w:rsid w:val="008B428E"/>
    <w:rsid w:val="008C4161"/>
    <w:rsid w:val="008C6054"/>
    <w:rsid w:val="008D225F"/>
    <w:rsid w:val="008D68AD"/>
    <w:rsid w:val="008D6E65"/>
    <w:rsid w:val="008D72CC"/>
    <w:rsid w:val="008E14EF"/>
    <w:rsid w:val="008E4AF0"/>
    <w:rsid w:val="009016B9"/>
    <w:rsid w:val="00902A6C"/>
    <w:rsid w:val="00907947"/>
    <w:rsid w:val="00910122"/>
    <w:rsid w:val="00915B8C"/>
    <w:rsid w:val="00916324"/>
    <w:rsid w:val="0091698C"/>
    <w:rsid w:val="00916D0F"/>
    <w:rsid w:val="00926661"/>
    <w:rsid w:val="00931B00"/>
    <w:rsid w:val="00935FA8"/>
    <w:rsid w:val="0093742F"/>
    <w:rsid w:val="00941A13"/>
    <w:rsid w:val="00943F8C"/>
    <w:rsid w:val="00953EF0"/>
    <w:rsid w:val="00953FDB"/>
    <w:rsid w:val="00965F7E"/>
    <w:rsid w:val="00975D77"/>
    <w:rsid w:val="009826F2"/>
    <w:rsid w:val="00983C46"/>
    <w:rsid w:val="00990207"/>
    <w:rsid w:val="009913E6"/>
    <w:rsid w:val="009A05ED"/>
    <w:rsid w:val="009A2D5C"/>
    <w:rsid w:val="009B4609"/>
    <w:rsid w:val="009C0582"/>
    <w:rsid w:val="009D154B"/>
    <w:rsid w:val="009D7B5A"/>
    <w:rsid w:val="009E480C"/>
    <w:rsid w:val="009E6878"/>
    <w:rsid w:val="009F638D"/>
    <w:rsid w:val="009F6C48"/>
    <w:rsid w:val="00A019B1"/>
    <w:rsid w:val="00A03EAD"/>
    <w:rsid w:val="00A1191F"/>
    <w:rsid w:val="00A12DA7"/>
    <w:rsid w:val="00A21737"/>
    <w:rsid w:val="00A22F87"/>
    <w:rsid w:val="00A33CD9"/>
    <w:rsid w:val="00A355FB"/>
    <w:rsid w:val="00A51910"/>
    <w:rsid w:val="00A5354A"/>
    <w:rsid w:val="00A57DB9"/>
    <w:rsid w:val="00A6363C"/>
    <w:rsid w:val="00A6652B"/>
    <w:rsid w:val="00A70207"/>
    <w:rsid w:val="00A7409E"/>
    <w:rsid w:val="00A77F88"/>
    <w:rsid w:val="00A91D72"/>
    <w:rsid w:val="00A965D2"/>
    <w:rsid w:val="00AA3E7E"/>
    <w:rsid w:val="00AA558E"/>
    <w:rsid w:val="00AA561C"/>
    <w:rsid w:val="00AA6CB3"/>
    <w:rsid w:val="00AA76C6"/>
    <w:rsid w:val="00AB552E"/>
    <w:rsid w:val="00AB579D"/>
    <w:rsid w:val="00AB78DE"/>
    <w:rsid w:val="00AC1631"/>
    <w:rsid w:val="00AC5172"/>
    <w:rsid w:val="00AD0CE9"/>
    <w:rsid w:val="00AD5CBB"/>
    <w:rsid w:val="00AD5DA7"/>
    <w:rsid w:val="00AE0F29"/>
    <w:rsid w:val="00AE3224"/>
    <w:rsid w:val="00AE40C7"/>
    <w:rsid w:val="00AE62D1"/>
    <w:rsid w:val="00AF6213"/>
    <w:rsid w:val="00B03B61"/>
    <w:rsid w:val="00B13EBB"/>
    <w:rsid w:val="00B14768"/>
    <w:rsid w:val="00B2136D"/>
    <w:rsid w:val="00B218C4"/>
    <w:rsid w:val="00B23DEC"/>
    <w:rsid w:val="00B40F60"/>
    <w:rsid w:val="00B4463E"/>
    <w:rsid w:val="00B47306"/>
    <w:rsid w:val="00B54294"/>
    <w:rsid w:val="00B5621E"/>
    <w:rsid w:val="00B56794"/>
    <w:rsid w:val="00B57B96"/>
    <w:rsid w:val="00B61AD7"/>
    <w:rsid w:val="00B6672C"/>
    <w:rsid w:val="00B66AC4"/>
    <w:rsid w:val="00B66C48"/>
    <w:rsid w:val="00B754E4"/>
    <w:rsid w:val="00B768CE"/>
    <w:rsid w:val="00B83F4F"/>
    <w:rsid w:val="00B87697"/>
    <w:rsid w:val="00B9186E"/>
    <w:rsid w:val="00B922C6"/>
    <w:rsid w:val="00B95BC3"/>
    <w:rsid w:val="00BA1D93"/>
    <w:rsid w:val="00BA3D99"/>
    <w:rsid w:val="00BB68F7"/>
    <w:rsid w:val="00BB73D1"/>
    <w:rsid w:val="00BC305D"/>
    <w:rsid w:val="00BC710D"/>
    <w:rsid w:val="00BD0687"/>
    <w:rsid w:val="00BD6AC5"/>
    <w:rsid w:val="00BF0714"/>
    <w:rsid w:val="00BF54CE"/>
    <w:rsid w:val="00C03F49"/>
    <w:rsid w:val="00C10052"/>
    <w:rsid w:val="00C151F4"/>
    <w:rsid w:val="00C17BC7"/>
    <w:rsid w:val="00C22090"/>
    <w:rsid w:val="00C23CE4"/>
    <w:rsid w:val="00C3015C"/>
    <w:rsid w:val="00C42F42"/>
    <w:rsid w:val="00C46E01"/>
    <w:rsid w:val="00C6045D"/>
    <w:rsid w:val="00C618D2"/>
    <w:rsid w:val="00C64E12"/>
    <w:rsid w:val="00C64F81"/>
    <w:rsid w:val="00CA0341"/>
    <w:rsid w:val="00CA23C3"/>
    <w:rsid w:val="00CA41D7"/>
    <w:rsid w:val="00CA5425"/>
    <w:rsid w:val="00CB10DB"/>
    <w:rsid w:val="00CC4756"/>
    <w:rsid w:val="00CC7EDD"/>
    <w:rsid w:val="00CD259A"/>
    <w:rsid w:val="00CD4205"/>
    <w:rsid w:val="00CE191E"/>
    <w:rsid w:val="00CE2B39"/>
    <w:rsid w:val="00CE6EE1"/>
    <w:rsid w:val="00CF1C5C"/>
    <w:rsid w:val="00CF42ED"/>
    <w:rsid w:val="00D00626"/>
    <w:rsid w:val="00D06374"/>
    <w:rsid w:val="00D246B0"/>
    <w:rsid w:val="00D26DF2"/>
    <w:rsid w:val="00D27794"/>
    <w:rsid w:val="00D32402"/>
    <w:rsid w:val="00D41A9E"/>
    <w:rsid w:val="00D41EA8"/>
    <w:rsid w:val="00D4378A"/>
    <w:rsid w:val="00D43993"/>
    <w:rsid w:val="00D73489"/>
    <w:rsid w:val="00D74D95"/>
    <w:rsid w:val="00D75676"/>
    <w:rsid w:val="00D75FBF"/>
    <w:rsid w:val="00D81910"/>
    <w:rsid w:val="00D8332C"/>
    <w:rsid w:val="00D83EE5"/>
    <w:rsid w:val="00D96452"/>
    <w:rsid w:val="00D97636"/>
    <w:rsid w:val="00DA7AB2"/>
    <w:rsid w:val="00DD2D47"/>
    <w:rsid w:val="00DD472D"/>
    <w:rsid w:val="00DE2AF2"/>
    <w:rsid w:val="00DE3114"/>
    <w:rsid w:val="00DF7C82"/>
    <w:rsid w:val="00E0463C"/>
    <w:rsid w:val="00E047F4"/>
    <w:rsid w:val="00E05038"/>
    <w:rsid w:val="00E11597"/>
    <w:rsid w:val="00E2341B"/>
    <w:rsid w:val="00E36622"/>
    <w:rsid w:val="00E5114F"/>
    <w:rsid w:val="00E6443D"/>
    <w:rsid w:val="00E71FB9"/>
    <w:rsid w:val="00E91EDC"/>
    <w:rsid w:val="00E93656"/>
    <w:rsid w:val="00E97E3B"/>
    <w:rsid w:val="00EA6086"/>
    <w:rsid w:val="00EA63A8"/>
    <w:rsid w:val="00EB275B"/>
    <w:rsid w:val="00EB3F75"/>
    <w:rsid w:val="00EC0794"/>
    <w:rsid w:val="00EC1619"/>
    <w:rsid w:val="00EC1A2D"/>
    <w:rsid w:val="00EC2C5E"/>
    <w:rsid w:val="00EE4EFA"/>
    <w:rsid w:val="00EE4F4D"/>
    <w:rsid w:val="00EE68D8"/>
    <w:rsid w:val="00EF33B5"/>
    <w:rsid w:val="00F02DFF"/>
    <w:rsid w:val="00F06339"/>
    <w:rsid w:val="00F13145"/>
    <w:rsid w:val="00F15F14"/>
    <w:rsid w:val="00F20C10"/>
    <w:rsid w:val="00F22467"/>
    <w:rsid w:val="00F30EB1"/>
    <w:rsid w:val="00F32661"/>
    <w:rsid w:val="00F41D93"/>
    <w:rsid w:val="00F41F45"/>
    <w:rsid w:val="00F42DCF"/>
    <w:rsid w:val="00F47CD1"/>
    <w:rsid w:val="00F531A0"/>
    <w:rsid w:val="00F60EAF"/>
    <w:rsid w:val="00F65752"/>
    <w:rsid w:val="00F66485"/>
    <w:rsid w:val="00F67675"/>
    <w:rsid w:val="00F84636"/>
    <w:rsid w:val="00F93205"/>
    <w:rsid w:val="00FA11DE"/>
    <w:rsid w:val="00FA4E4E"/>
    <w:rsid w:val="00FB07C5"/>
    <w:rsid w:val="00FB5130"/>
    <w:rsid w:val="00FB5E6A"/>
    <w:rsid w:val="00FD3A6F"/>
    <w:rsid w:val="00FD6C17"/>
    <w:rsid w:val="00FE0E8F"/>
    <w:rsid w:val="00FF2582"/>
    <w:rsid w:val="00FF2857"/>
    <w:rsid w:val="00FF2975"/>
    <w:rsid w:val="00FF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7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E37A7"/>
    <w:rPr>
      <w:rFonts w:cs="Times New Roman"/>
    </w:rPr>
  </w:style>
  <w:style w:type="table" w:styleId="TableGrid">
    <w:name w:val="Table Grid"/>
    <w:basedOn w:val="TableNormal"/>
    <w:uiPriority w:val="99"/>
    <w:rsid w:val="002E37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E37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Normal1">
    <w:name w:val="Normal+1"/>
    <w:basedOn w:val="Default"/>
    <w:next w:val="Default"/>
    <w:uiPriority w:val="99"/>
    <w:rsid w:val="002E37A7"/>
    <w:rPr>
      <w:rFonts w:ascii="Webdings" w:hAnsi="Webdings"/>
      <w:color w:val="auto"/>
    </w:rPr>
  </w:style>
  <w:style w:type="paragraph" w:styleId="ListParagraph">
    <w:name w:val="List Paragraph"/>
    <w:basedOn w:val="Normal"/>
    <w:uiPriority w:val="99"/>
    <w:qFormat/>
    <w:rsid w:val="00D7567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D33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450</TotalTime>
  <Pages>9</Pages>
  <Words>6093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</dc:creator>
  <cp:keywords/>
  <dc:description/>
  <cp:lastModifiedBy>edanur</cp:lastModifiedBy>
  <cp:revision>57</cp:revision>
  <dcterms:created xsi:type="dcterms:W3CDTF">2012-08-09T12:14:00Z</dcterms:created>
  <dcterms:modified xsi:type="dcterms:W3CDTF">2012-09-06T14:43:00Z</dcterms:modified>
</cp:coreProperties>
</file>